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40" w:rsidRPr="00CA5AC7" w:rsidRDefault="00060740" w:rsidP="00060740">
      <w:pPr>
        <w:widowControl/>
        <w:shd w:val="clear" w:color="auto" w:fill="FFFFFF"/>
        <w:spacing w:line="440" w:lineRule="exact"/>
        <w:jc w:val="center"/>
        <w:rPr>
          <w:b/>
          <w:sz w:val="44"/>
          <w:szCs w:val="4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</w:t>
      </w:r>
      <w:r w:rsidRPr="00CA5AC7">
        <w:rPr>
          <w:rFonts w:hint="eastAsia"/>
          <w:b/>
          <w:sz w:val="44"/>
          <w:szCs w:val="44"/>
        </w:rPr>
        <w:t>动词</w:t>
      </w:r>
      <w:r w:rsidRPr="00CA5AC7">
        <w:rPr>
          <w:rFonts w:hint="eastAsia"/>
          <w:b/>
          <w:sz w:val="44"/>
          <w:szCs w:val="44"/>
        </w:rPr>
        <w:t>Be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b/>
          <w:sz w:val="24"/>
        </w:rPr>
      </w:pPr>
      <w:r w:rsidRPr="00CA5AC7">
        <w:rPr>
          <w:rFonts w:hint="eastAsia"/>
          <w:b/>
          <w:sz w:val="24"/>
        </w:rPr>
        <w:t>一．用</w:t>
      </w:r>
      <w:r w:rsidRPr="00CA5AC7">
        <w:rPr>
          <w:rFonts w:hint="eastAsia"/>
          <w:b/>
          <w:sz w:val="24"/>
        </w:rPr>
        <w:t>be</w:t>
      </w:r>
      <w:r w:rsidRPr="00CA5AC7">
        <w:rPr>
          <w:rFonts w:hint="eastAsia"/>
          <w:b/>
          <w:sz w:val="24"/>
        </w:rPr>
        <w:t>动词适当的词填空</w:t>
      </w:r>
      <w:r w:rsidRPr="00CA5AC7">
        <w:rPr>
          <w:rFonts w:hint="eastAsia"/>
          <w:b/>
          <w:sz w:val="24"/>
        </w:rPr>
        <w:t> </w:t>
      </w:r>
      <w:r w:rsidRPr="00CA5AC7">
        <w:rPr>
          <w:rFonts w:hint="eastAsia"/>
          <w:b/>
          <w:sz w:val="24"/>
        </w:rPr>
        <w:t>。</w:t>
      </w:r>
      <w:r w:rsidRPr="00CA5AC7">
        <w:rPr>
          <w:rFonts w:hint="eastAsia"/>
          <w:b/>
          <w:sz w:val="24"/>
        </w:rPr>
        <w:t xml:space="preserve">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1. I ________ from Australia.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2. She _______  a student.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3.Jane and Tom _________ my friends.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4. My parents _______  very busy every day.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5. I ______ an English teacher now.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6. Where  _________  you from?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7. The light  _________  green.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8. My name _________  Li Dong.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9. I _________ twelve.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10._________ they your new friends?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11. I ______ a boy.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12. ______ you a boy? No, I _____ not.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13. The girl______ Jack's sister.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14. The dog _______ tall and fat.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15. ______ your brother in the classroom?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16. Where _____ your mother? She ______ at home.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17. Whose dress ______ this?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18. That ______ my red skirt.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19. The books_______under the table.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20. Who ______ I?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21. Some tea ______ in the glass.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22. Gao shan's shirt _______ over there.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23. My sister's name ______Nancy.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24. This ______ not Wang Fang's pencil.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25. ______ David and Helen from England?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26. We ____ friends.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27. She ___ a teacher.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28. I ___ a girl.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29. Many ants ____ in my house.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lastRenderedPageBreak/>
        <w:t xml:space="preserve">30. His mother ____ fat.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31. He _____ in  Class  4,  Grade  1.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32. What _____  your name?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33. These _____ buses.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34. What  class _____ you  in?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35. It_____ a  car.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36. Helen____ a student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37. This _____my book.   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38. My father______a cook.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39. Jack</w:t>
      </w:r>
      <w:r w:rsidRPr="00CA5AC7">
        <w:rPr>
          <w:rFonts w:hint="eastAsia"/>
          <w:sz w:val="24"/>
        </w:rPr>
        <w:t>’</w:t>
      </w:r>
      <w:r w:rsidRPr="00CA5AC7">
        <w:rPr>
          <w:rFonts w:hint="eastAsia"/>
          <w:sz w:val="24"/>
        </w:rPr>
        <w:t xml:space="preserve">s friend____in Class One.   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40. You ____ a doctor.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b/>
          <w:sz w:val="24"/>
        </w:rPr>
        <w:t> </w:t>
      </w:r>
      <w:r w:rsidRPr="00CA5AC7">
        <w:rPr>
          <w:rFonts w:hint="eastAsia"/>
          <w:b/>
          <w:sz w:val="24"/>
        </w:rPr>
        <w:t>二</w:t>
      </w:r>
      <w:r w:rsidRPr="00CA5AC7">
        <w:rPr>
          <w:rFonts w:hint="eastAsia"/>
          <w:b/>
          <w:sz w:val="24"/>
        </w:rPr>
        <w:t>.</w:t>
      </w:r>
      <w:r w:rsidRPr="00CA5AC7">
        <w:rPr>
          <w:rFonts w:hint="eastAsia"/>
          <w:b/>
          <w:sz w:val="24"/>
        </w:rPr>
        <w:t>选择</w:t>
      </w:r>
      <w:r w:rsidRPr="00CA5AC7">
        <w:rPr>
          <w:rFonts w:hint="eastAsia"/>
          <w:b/>
          <w:sz w:val="24"/>
        </w:rPr>
        <w:t xml:space="preserve">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1.She ______ Miss Hen.        A.be        B.am         C.is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2.I ______ sorry.             A./         B.am         C.are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3.Here ______ my ball.       A.is        B.are        C.am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4.You ______ number eight.    A.are       B.is         C.am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5.What_______this.           A.is         B.are       C.be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6.Helen____ a student.       A.be          B.am        C.is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7.Those _____oranges.        A.is          B.are       C.am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8. How  old _____your  teacher?          A.be        B.am        C.is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9. Where __ ___ her mother?              A.are       B.is        C.am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10.The two cups of milk _____ for me.    A.is        B.are       C.be 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 </w:t>
      </w:r>
      <w:r w:rsidRPr="00CA5AC7">
        <w:rPr>
          <w:rFonts w:hint="eastAsia"/>
          <w:b/>
          <w:sz w:val="24"/>
        </w:rPr>
        <w:t>三</w:t>
      </w:r>
      <w:r w:rsidRPr="00CA5AC7">
        <w:rPr>
          <w:rFonts w:hint="eastAsia"/>
          <w:b/>
          <w:sz w:val="24"/>
        </w:rPr>
        <w:t xml:space="preserve">. </w:t>
      </w:r>
      <w:r w:rsidRPr="00CA5AC7">
        <w:rPr>
          <w:rFonts w:hint="eastAsia"/>
          <w:b/>
          <w:sz w:val="24"/>
        </w:rPr>
        <w:t>将下列句子变成否定句和一般疑问句</w:t>
      </w:r>
      <w:r w:rsidRPr="00CA5AC7">
        <w:rPr>
          <w:rFonts w:hint="eastAsia"/>
          <w:b/>
          <w:sz w:val="24"/>
        </w:rPr>
        <w:t xml:space="preserve">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1.His brother is a teacher.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 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2.Those are his parents.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3.I</w:t>
      </w:r>
      <w:r w:rsidRPr="00CA5AC7">
        <w:rPr>
          <w:rFonts w:hint="eastAsia"/>
          <w:sz w:val="24"/>
        </w:rPr>
        <w:t>’</w:t>
      </w:r>
      <w:r w:rsidRPr="00CA5AC7">
        <w:rPr>
          <w:rFonts w:hint="eastAsia"/>
          <w:sz w:val="24"/>
        </w:rPr>
        <w:t xml:space="preserve">m 14 years old.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lastRenderedPageBreak/>
        <w:t>一般疑问句</w:t>
      </w:r>
      <w:r w:rsidRPr="00CA5AC7">
        <w:rPr>
          <w:rFonts w:hint="eastAsia"/>
          <w:sz w:val="24"/>
        </w:rPr>
        <w:t xml:space="preserve">: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4.The ruler is on the table. 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5.Tom is my teacher 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6.My shoes are 20 yuan 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7.This is a pen 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8.My name is Andy.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9.We are twins.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10.He is my brother.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否定句</w:t>
      </w:r>
      <w:r w:rsidRPr="00CA5AC7">
        <w:rPr>
          <w:rFonts w:hint="eastAsia"/>
          <w:sz w:val="24"/>
        </w:rPr>
        <w:t xml:space="preserve">:                                        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一般疑问句</w:t>
      </w:r>
      <w:r w:rsidRPr="00CA5AC7">
        <w:rPr>
          <w:rFonts w:hint="eastAsia"/>
          <w:sz w:val="24"/>
        </w:rPr>
        <w:t xml:space="preserve">:   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center"/>
        <w:rPr>
          <w:sz w:val="2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---There be </w:t>
      </w:r>
      <w:r w:rsidRPr="00CA5AC7">
        <w:rPr>
          <w:rFonts w:hint="eastAsia"/>
          <w:b/>
          <w:sz w:val="44"/>
          <w:szCs w:val="44"/>
        </w:rPr>
        <w:t>句型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rPr>
          <w:sz w:val="24"/>
        </w:rPr>
      </w:pPr>
      <w:r w:rsidRPr="00CA5AC7">
        <w:rPr>
          <w:rFonts w:hint="eastAsia"/>
          <w:b/>
          <w:sz w:val="24"/>
        </w:rPr>
        <w:t>一</w:t>
      </w:r>
      <w:r w:rsidRPr="00CA5AC7">
        <w:rPr>
          <w:rFonts w:hint="eastAsia"/>
          <w:b/>
          <w:sz w:val="24"/>
        </w:rPr>
        <w:t>.</w:t>
      </w:r>
      <w:r w:rsidRPr="00CA5AC7">
        <w:rPr>
          <w:rFonts w:hint="eastAsia"/>
          <w:b/>
          <w:sz w:val="24"/>
        </w:rPr>
        <w:t>根据所给汉语完成句子。</w:t>
      </w:r>
      <w:r w:rsidRPr="00CA5AC7">
        <w:rPr>
          <w:rFonts w:hint="eastAsia"/>
          <w:sz w:val="24"/>
        </w:rPr>
        <w:br/>
        <w:t>1. </w:t>
      </w:r>
      <w:r w:rsidRPr="00CA5AC7">
        <w:rPr>
          <w:rFonts w:hint="eastAsia"/>
        </w:rPr>
        <w:t>桌子上有一本书和两支钢笔</w:t>
      </w:r>
      <w:r w:rsidRPr="00CA5AC7">
        <w:rPr>
          <w:rFonts w:hint="eastAsia"/>
          <w:sz w:val="24"/>
        </w:rPr>
        <w:t>。</w:t>
      </w:r>
      <w:r w:rsidRPr="00CA5AC7">
        <w:rPr>
          <w:rFonts w:hint="eastAsia"/>
          <w:sz w:val="24"/>
        </w:rPr>
        <w:t>There _____ a book and two pens on the desk.</w:t>
      </w:r>
      <w:r w:rsidRPr="00CA5AC7">
        <w:rPr>
          <w:rFonts w:hint="eastAsia"/>
          <w:sz w:val="24"/>
        </w:rPr>
        <w:br/>
        <w:t>2. </w:t>
      </w:r>
      <w:r w:rsidRPr="00CA5AC7">
        <w:rPr>
          <w:rFonts w:hint="eastAsia"/>
          <w:sz w:val="24"/>
        </w:rPr>
        <w:t>钱包里有些钱。</w:t>
      </w:r>
      <w:r w:rsidRPr="00CA5AC7">
        <w:rPr>
          <w:rFonts w:hint="eastAsia"/>
          <w:sz w:val="24"/>
        </w:rPr>
        <w:t>There ____ some money in the picture.</w:t>
      </w:r>
      <w:r w:rsidRPr="00CA5AC7">
        <w:rPr>
          <w:rFonts w:hint="eastAsia"/>
          <w:sz w:val="24"/>
        </w:rPr>
        <w:br/>
        <w:t>3. </w:t>
      </w:r>
      <w:r w:rsidRPr="00CA5AC7">
        <w:rPr>
          <w:rFonts w:hint="eastAsia"/>
          <w:sz w:val="24"/>
        </w:rPr>
        <w:t>在吉姆的书包里有一些卡片。</w:t>
      </w:r>
      <w:r w:rsidRPr="00CA5AC7">
        <w:rPr>
          <w:rFonts w:hint="eastAsia"/>
          <w:sz w:val="24"/>
        </w:rPr>
        <w:t>____ _____ some cards in Jim</w:t>
      </w:r>
      <w:r w:rsidRPr="00CA5AC7">
        <w:rPr>
          <w:sz w:val="24"/>
        </w:rPr>
        <w:t>’</w:t>
      </w:r>
      <w:r w:rsidRPr="00CA5AC7">
        <w:rPr>
          <w:rFonts w:hint="eastAsia"/>
          <w:sz w:val="24"/>
        </w:rPr>
        <w:t>s bag.</w:t>
      </w:r>
      <w:r w:rsidRPr="00CA5AC7">
        <w:rPr>
          <w:rFonts w:hint="eastAsia"/>
          <w:sz w:val="24"/>
        </w:rPr>
        <w:br/>
        <w:t>4. </w:t>
      </w:r>
      <w:r w:rsidRPr="00CA5AC7">
        <w:rPr>
          <w:rFonts w:hint="eastAsia"/>
          <w:sz w:val="24"/>
        </w:rPr>
        <w:t>里面还有其他的东西吗？</w:t>
      </w:r>
      <w:r w:rsidRPr="00CA5AC7">
        <w:rPr>
          <w:rFonts w:hint="eastAsia"/>
          <w:sz w:val="24"/>
        </w:rPr>
        <w:t>_____ _____ anything else in it?</w:t>
      </w:r>
      <w:r w:rsidRPr="00CA5AC7">
        <w:rPr>
          <w:rFonts w:hint="eastAsia"/>
          <w:sz w:val="24"/>
        </w:rPr>
        <w:br/>
        <w:t>5. </w:t>
      </w:r>
      <w:r w:rsidRPr="00CA5AC7">
        <w:rPr>
          <w:rFonts w:hint="eastAsia"/>
          <w:sz w:val="24"/>
        </w:rPr>
        <w:t>我们学校有许多班。</w:t>
      </w:r>
      <w:r w:rsidRPr="00CA5AC7">
        <w:rPr>
          <w:rFonts w:hint="eastAsia"/>
          <w:sz w:val="24"/>
        </w:rPr>
        <w:t>There _____ many _________ in our school.</w:t>
      </w:r>
      <w:r w:rsidRPr="00CA5AC7">
        <w:rPr>
          <w:rFonts w:hint="eastAsia"/>
          <w:sz w:val="24"/>
        </w:rPr>
        <w:br/>
        <w:t>6. </w:t>
      </w:r>
      <w:r w:rsidRPr="00CA5AC7">
        <w:rPr>
          <w:rFonts w:hint="eastAsia"/>
          <w:sz w:val="24"/>
        </w:rPr>
        <w:t>树上没有鸟。</w:t>
      </w:r>
      <w:r w:rsidRPr="00CA5AC7">
        <w:rPr>
          <w:rFonts w:hint="eastAsia"/>
          <w:sz w:val="24"/>
        </w:rPr>
        <w:t>There _____ ______ birds in the tree.</w:t>
      </w:r>
      <w:r w:rsidRPr="00CA5AC7">
        <w:rPr>
          <w:rFonts w:hint="eastAsia"/>
          <w:sz w:val="24"/>
        </w:rPr>
        <w:br/>
        <w:t>7. </w:t>
      </w:r>
      <w:r w:rsidRPr="00CA5AC7">
        <w:rPr>
          <w:rFonts w:hint="eastAsia"/>
          <w:sz w:val="24"/>
        </w:rPr>
        <w:t>树上有很多苹果。</w:t>
      </w:r>
      <w:r w:rsidRPr="00CA5AC7">
        <w:rPr>
          <w:rFonts w:hint="eastAsia"/>
          <w:sz w:val="24"/>
        </w:rPr>
        <w:t>______ ______ _______apples ______the tree.</w:t>
      </w:r>
      <w:r w:rsidRPr="00CA5AC7">
        <w:rPr>
          <w:rFonts w:hint="eastAsia"/>
          <w:sz w:val="24"/>
        </w:rPr>
        <w:br/>
      </w:r>
      <w:r w:rsidRPr="00CA5AC7">
        <w:rPr>
          <w:rFonts w:hint="eastAsia"/>
          <w:sz w:val="24"/>
        </w:rPr>
        <w:lastRenderedPageBreak/>
        <w:t>二</w:t>
      </w:r>
      <w:r w:rsidRPr="00CA5AC7">
        <w:rPr>
          <w:rFonts w:hint="eastAsia"/>
          <w:sz w:val="24"/>
        </w:rPr>
        <w:t>.</w:t>
      </w:r>
      <w:r w:rsidRPr="00CA5AC7">
        <w:rPr>
          <w:rFonts w:hint="eastAsia"/>
          <w:sz w:val="24"/>
        </w:rPr>
        <w:t>选择填空：</w:t>
      </w:r>
      <w:r w:rsidRPr="00CA5AC7">
        <w:rPr>
          <w:rFonts w:hint="eastAsia"/>
          <w:sz w:val="24"/>
        </w:rPr>
        <w:br/>
        <w:t>1. Are there any maps on the wall? ___</w:t>
      </w:r>
      <w:r w:rsidRPr="00CA5AC7">
        <w:rPr>
          <w:rFonts w:hint="eastAsia"/>
          <w:sz w:val="24"/>
        </w:rPr>
        <w:br/>
        <w:t>A. There are some. B. Yes, there is. C. Yes, there is one. D. No, there are.</w:t>
      </w:r>
      <w:r w:rsidRPr="00CA5AC7">
        <w:rPr>
          <w:rFonts w:hint="eastAsia"/>
          <w:sz w:val="24"/>
        </w:rPr>
        <w:br/>
        <w:t>2. How many ____ are there in the picture? 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rPr>
          <w:sz w:val="24"/>
        </w:rPr>
      </w:pPr>
      <w:r w:rsidRPr="00CA5AC7">
        <w:rPr>
          <w:rFonts w:hint="eastAsia"/>
          <w:sz w:val="24"/>
        </w:rPr>
        <w:t>A. woman B. women C. boy D. milk</w:t>
      </w:r>
      <w:r w:rsidRPr="00CA5AC7">
        <w:rPr>
          <w:rFonts w:hint="eastAsia"/>
          <w:sz w:val="24"/>
        </w:rPr>
        <w:br/>
        <w:t>3. There aren</w:t>
      </w:r>
      <w:r w:rsidRPr="00CA5AC7">
        <w:rPr>
          <w:rFonts w:hint="eastAsia"/>
          <w:sz w:val="24"/>
        </w:rPr>
        <w:t>’</w:t>
      </w:r>
      <w:r w:rsidRPr="00CA5AC7">
        <w:rPr>
          <w:rFonts w:hint="eastAsia"/>
          <w:sz w:val="24"/>
        </w:rPr>
        <w:t>t __ trees near the house. There is only one.</w:t>
      </w:r>
      <w:r w:rsidRPr="00CA5AC7">
        <w:rPr>
          <w:rFonts w:hint="eastAsia"/>
          <w:sz w:val="24"/>
        </w:rPr>
        <w:br/>
        <w:t> A. any B. some C. many D. much</w:t>
      </w:r>
      <w:r w:rsidRPr="00CA5AC7">
        <w:rPr>
          <w:rFonts w:hint="eastAsia"/>
          <w:sz w:val="24"/>
        </w:rPr>
        <w:br/>
        <w:t>4.There ____ two bowls of rice on the table.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 A. is B. have C. has D. are</w:t>
      </w:r>
      <w:r w:rsidRPr="00CA5AC7">
        <w:rPr>
          <w:rFonts w:hint="eastAsia"/>
          <w:sz w:val="24"/>
        </w:rPr>
        <w:br/>
        <w:t>5.Are there ___ houses near the river? Yes, there are____ .</w:t>
      </w:r>
      <w:r w:rsidRPr="00CA5AC7">
        <w:rPr>
          <w:rFonts w:hint="eastAsia"/>
          <w:sz w:val="24"/>
        </w:rPr>
        <w:br/>
        <w:t>A. some, some B. any, some C. any, any D. some, any</w:t>
      </w:r>
      <w:r w:rsidRPr="00CA5AC7">
        <w:rPr>
          <w:rFonts w:hint="eastAsia"/>
          <w:sz w:val="24"/>
        </w:rPr>
        <w:br/>
      </w:r>
      <w:r w:rsidRPr="00CA5AC7">
        <w:rPr>
          <w:rFonts w:hint="eastAsia"/>
          <w:sz w:val="24"/>
        </w:rPr>
        <w:t>三</w:t>
      </w:r>
      <w:r w:rsidRPr="00CA5AC7">
        <w:rPr>
          <w:rFonts w:hint="eastAsia"/>
          <w:sz w:val="24"/>
        </w:rPr>
        <w:t>.</w:t>
      </w:r>
      <w:r w:rsidRPr="00CA5AC7">
        <w:rPr>
          <w:rFonts w:hint="eastAsia"/>
          <w:sz w:val="24"/>
        </w:rPr>
        <w:t>句型转换：</w:t>
      </w:r>
      <w:r w:rsidRPr="00CA5AC7">
        <w:rPr>
          <w:rFonts w:hint="eastAsia"/>
          <w:sz w:val="24"/>
        </w:rPr>
        <w:br/>
        <w:t>1.There is a woman near the house.</w:t>
      </w:r>
      <w:r w:rsidRPr="00CA5AC7">
        <w:rPr>
          <w:rFonts w:hint="eastAsia"/>
          <w:sz w:val="24"/>
        </w:rPr>
        <w:t>（变复数）</w:t>
      </w:r>
      <w:r w:rsidRPr="00CA5AC7">
        <w:rPr>
          <w:rFonts w:hint="eastAsia"/>
          <w:sz w:val="24"/>
        </w:rPr>
        <w:t>_____________________________________</w:t>
      </w:r>
      <w:r w:rsidRPr="00CA5AC7">
        <w:rPr>
          <w:rFonts w:hint="eastAsia"/>
          <w:sz w:val="24"/>
        </w:rPr>
        <w:br/>
        <w:t>2. There are some buses near the hill.</w:t>
      </w:r>
      <w:r w:rsidRPr="00CA5AC7">
        <w:rPr>
          <w:rFonts w:hint="eastAsia"/>
          <w:sz w:val="24"/>
        </w:rPr>
        <w:t>（变单数）</w:t>
      </w:r>
      <w:r w:rsidRPr="00CA5AC7">
        <w:rPr>
          <w:rFonts w:hint="eastAsia"/>
          <w:sz w:val="24"/>
        </w:rPr>
        <w:t>_______________________________________</w:t>
      </w:r>
      <w:r w:rsidRPr="00CA5AC7">
        <w:rPr>
          <w:rFonts w:hint="eastAsia"/>
          <w:sz w:val="24"/>
        </w:rPr>
        <w:br/>
        <w:t>3. There are some apples in the tree</w:t>
      </w:r>
      <w:r w:rsidRPr="00CA5AC7">
        <w:rPr>
          <w:rFonts w:hint="eastAsia"/>
          <w:sz w:val="24"/>
        </w:rPr>
        <w:t>（变一般问句）</w:t>
      </w:r>
      <w:r w:rsidRPr="00CA5AC7">
        <w:rPr>
          <w:rFonts w:hint="eastAsia"/>
          <w:sz w:val="24"/>
        </w:rPr>
        <w:t>_____________________________</w:t>
      </w:r>
      <w:r w:rsidRPr="00CA5AC7">
        <w:rPr>
          <w:rFonts w:hint="eastAsia"/>
          <w:sz w:val="24"/>
        </w:rPr>
        <w:br/>
        <w:t>4. There are some oranges in the glass.</w:t>
      </w:r>
      <w:r w:rsidRPr="00CA5AC7">
        <w:rPr>
          <w:rFonts w:hint="eastAsia"/>
          <w:sz w:val="24"/>
        </w:rPr>
        <w:t>（变否定句）</w:t>
      </w:r>
      <w:r w:rsidRPr="00CA5AC7">
        <w:rPr>
          <w:rFonts w:hint="eastAsia"/>
          <w:sz w:val="24"/>
        </w:rPr>
        <w:t>___________________________________</w:t>
      </w:r>
      <w:r w:rsidRPr="00CA5AC7">
        <w:rPr>
          <w:rFonts w:hint="eastAsia"/>
          <w:sz w:val="24"/>
        </w:rPr>
        <w:br/>
        <w:t>5. Is there a baby in the room?</w:t>
      </w:r>
      <w:r w:rsidRPr="00CA5AC7">
        <w:rPr>
          <w:rFonts w:hint="eastAsia"/>
          <w:sz w:val="24"/>
        </w:rPr>
        <w:t>（变复数）</w:t>
      </w:r>
      <w:r w:rsidRPr="00CA5AC7">
        <w:rPr>
          <w:rFonts w:hint="eastAsia"/>
          <w:sz w:val="24"/>
        </w:rPr>
        <w:t>___________________________________________ 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6. There are many beautiful flowers in the garden. (</w:t>
      </w:r>
      <w:r w:rsidRPr="00CA5AC7">
        <w:rPr>
          <w:rFonts w:hint="eastAsia"/>
          <w:sz w:val="24"/>
        </w:rPr>
        <w:t>就划线部分提问</w:t>
      </w:r>
      <w:r w:rsidRPr="00CA5AC7">
        <w:rPr>
          <w:rFonts w:hint="eastAsia"/>
          <w:sz w:val="24"/>
        </w:rPr>
        <w:t>)</w:t>
      </w:r>
      <w:r w:rsidRPr="00CA5AC7">
        <w:rPr>
          <w:rFonts w:hint="eastAsia"/>
          <w:sz w:val="24"/>
        </w:rPr>
        <w:br/>
        <w:t>______ ______ in the garden?</w:t>
      </w:r>
      <w:r w:rsidRPr="00CA5AC7">
        <w:rPr>
          <w:rFonts w:hint="eastAsia"/>
          <w:sz w:val="24"/>
        </w:rPr>
        <w:br/>
        <w:t>7.There _____ _____ milk in the glass.</w:t>
      </w:r>
      <w:r w:rsidRPr="00CA5AC7">
        <w:rPr>
          <w:rFonts w:hint="eastAsia"/>
          <w:sz w:val="24"/>
        </w:rPr>
        <w:br/>
        <w:t>8.There is no book on the floor. (</w:t>
      </w:r>
      <w:r w:rsidRPr="00CA5AC7">
        <w:rPr>
          <w:rFonts w:hint="eastAsia"/>
          <w:sz w:val="24"/>
        </w:rPr>
        <w:t>同意句转换</w:t>
      </w:r>
      <w:r w:rsidRPr="00CA5AC7">
        <w:rPr>
          <w:rFonts w:hint="eastAsia"/>
          <w:sz w:val="24"/>
        </w:rPr>
        <w:t>)</w:t>
      </w:r>
      <w:r w:rsidRPr="00CA5AC7">
        <w:rPr>
          <w:rFonts w:hint="eastAsia"/>
          <w:sz w:val="24"/>
        </w:rPr>
        <w:br/>
        <w:t>There _____ _____ book on the floor.</w:t>
      </w:r>
      <w:r w:rsidRPr="00CA5AC7">
        <w:rPr>
          <w:rFonts w:hint="eastAsia"/>
          <w:sz w:val="24"/>
        </w:rPr>
        <w:br/>
        <w:t>9.. There are no pens in the pencil-case. (</w:t>
      </w:r>
      <w:r w:rsidRPr="00CA5AC7">
        <w:rPr>
          <w:rFonts w:hint="eastAsia"/>
          <w:sz w:val="24"/>
        </w:rPr>
        <w:t>同意句转换</w:t>
      </w:r>
      <w:r w:rsidRPr="00CA5AC7">
        <w:rPr>
          <w:rFonts w:hint="eastAsia"/>
          <w:sz w:val="24"/>
        </w:rPr>
        <w:t>)</w:t>
      </w:r>
      <w:r w:rsidRPr="00CA5AC7">
        <w:rPr>
          <w:rFonts w:hint="eastAsia"/>
          <w:sz w:val="24"/>
        </w:rPr>
        <w:br/>
        <w:t>There ______ ______pens in the pencil-case.</w:t>
      </w:r>
      <w:r w:rsidRPr="00CA5AC7">
        <w:rPr>
          <w:rFonts w:hint="eastAsia"/>
          <w:sz w:val="24"/>
        </w:rPr>
        <w:br/>
        <w:t>10. A week has seven days. (</w:t>
      </w:r>
      <w:r w:rsidRPr="00CA5AC7">
        <w:rPr>
          <w:rFonts w:hint="eastAsia"/>
          <w:sz w:val="24"/>
        </w:rPr>
        <w:t>同意句转换</w:t>
      </w:r>
      <w:r w:rsidRPr="00CA5AC7">
        <w:rPr>
          <w:rFonts w:hint="eastAsia"/>
          <w:sz w:val="24"/>
        </w:rPr>
        <w:t>)</w:t>
      </w:r>
      <w:r w:rsidRPr="00CA5AC7">
        <w:rPr>
          <w:rFonts w:hint="eastAsia"/>
          <w:sz w:val="24"/>
        </w:rPr>
        <w:br/>
        <w:t>______ ______ seven days ______a week.</w:t>
      </w:r>
      <w:r w:rsidRPr="00CA5AC7">
        <w:rPr>
          <w:rFonts w:hint="eastAsia"/>
          <w:sz w:val="24"/>
        </w:rPr>
        <w:br/>
      </w:r>
      <w:r w:rsidRPr="00CA5AC7">
        <w:rPr>
          <w:rFonts w:hint="eastAsia"/>
          <w:sz w:val="24"/>
        </w:rPr>
        <w:lastRenderedPageBreak/>
        <w:t>11. There are some books on my shelves. (</w:t>
      </w:r>
      <w:r w:rsidRPr="00CA5AC7">
        <w:rPr>
          <w:rFonts w:hint="eastAsia"/>
          <w:sz w:val="24"/>
        </w:rPr>
        <w:t>同意句转换</w:t>
      </w:r>
      <w:r w:rsidRPr="00CA5AC7">
        <w:rPr>
          <w:rFonts w:hint="eastAsia"/>
          <w:sz w:val="24"/>
        </w:rPr>
        <w:t>)</w:t>
      </w:r>
      <w:r w:rsidRPr="00CA5AC7">
        <w:rPr>
          <w:rFonts w:hint="eastAsia"/>
          <w:sz w:val="24"/>
        </w:rPr>
        <w:br/>
        <w:t>______ ______ some books ______ the shelves.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center"/>
        <w:rPr>
          <w:b/>
          <w:sz w:val="44"/>
          <w:szCs w:val="4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</w:t>
      </w:r>
      <w:r w:rsidRPr="00CA5AC7">
        <w:rPr>
          <w:rFonts w:hint="eastAsia"/>
          <w:b/>
          <w:sz w:val="44"/>
          <w:szCs w:val="44"/>
        </w:rPr>
        <w:t>情态动词</w:t>
      </w:r>
    </w:p>
    <w:p w:rsidR="00060740" w:rsidRPr="00CA5AC7" w:rsidRDefault="00060740" w:rsidP="00060740">
      <w:pPr>
        <w:numPr>
          <w:ilvl w:val="0"/>
          <w:numId w:val="2"/>
        </w:numPr>
        <w:spacing w:line="360" w:lineRule="auto"/>
        <w:rPr>
          <w:sz w:val="24"/>
        </w:rPr>
      </w:pPr>
      <w:r w:rsidRPr="00CA5AC7">
        <w:rPr>
          <w:b/>
          <w:sz w:val="24"/>
        </w:rPr>
        <w:t>根据提示完整回答问题。（完整回答）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1</w:t>
      </w:r>
      <w:r w:rsidRPr="00CA5AC7">
        <w:rPr>
          <w:sz w:val="24"/>
        </w:rPr>
        <w:t>．</w:t>
      </w:r>
      <w:r w:rsidRPr="00CA5AC7">
        <w:rPr>
          <w:sz w:val="24"/>
        </w:rPr>
        <w:t xml:space="preserve">Can the Robot sweep the floor? </w:t>
      </w:r>
      <w:r w:rsidRPr="00CA5AC7">
        <w:rPr>
          <w:sz w:val="24"/>
        </w:rPr>
        <w:br/>
      </w:r>
      <w:r w:rsidRPr="00CA5AC7">
        <w:rPr>
          <w:sz w:val="24"/>
        </w:rPr>
        <w:br/>
        <w:t>2</w:t>
      </w:r>
      <w:r w:rsidRPr="00CA5AC7">
        <w:rPr>
          <w:sz w:val="24"/>
        </w:rPr>
        <w:t>．</w:t>
      </w:r>
      <w:r w:rsidRPr="00CA5AC7">
        <w:rPr>
          <w:sz w:val="24"/>
        </w:rPr>
        <w:t xml:space="preserve">Can your brother do housework?   </w:t>
      </w:r>
    </w:p>
    <w:p w:rsidR="00060740" w:rsidRPr="00CA5AC7" w:rsidRDefault="00060740" w:rsidP="00060740">
      <w:pPr>
        <w:ind w:left="480" w:hangingChars="200" w:hanging="480"/>
        <w:rPr>
          <w:sz w:val="24"/>
        </w:rPr>
      </w:pPr>
      <w:r w:rsidRPr="00CA5AC7">
        <w:rPr>
          <w:sz w:val="24"/>
        </w:rPr>
        <w:br/>
        <w:t>3</w:t>
      </w:r>
      <w:r w:rsidRPr="00CA5AC7">
        <w:rPr>
          <w:sz w:val="24"/>
        </w:rPr>
        <w:t>．</w:t>
      </w:r>
      <w:r w:rsidRPr="00CA5AC7">
        <w:rPr>
          <w:sz w:val="24"/>
        </w:rPr>
        <w:t xml:space="preserve">What can you do?    </w:t>
      </w:r>
      <w:r w:rsidRPr="00CA5AC7">
        <w:rPr>
          <w:sz w:val="24"/>
        </w:rPr>
        <w:t>（扫地和洗衣服）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4</w:t>
      </w:r>
      <w:r w:rsidRPr="00CA5AC7">
        <w:rPr>
          <w:sz w:val="24"/>
        </w:rPr>
        <w:t>．</w:t>
      </w:r>
      <w:r w:rsidRPr="00CA5AC7">
        <w:rPr>
          <w:sz w:val="24"/>
        </w:rPr>
        <w:t>What can your sister do?  (</w:t>
      </w:r>
      <w:r w:rsidRPr="00CA5AC7">
        <w:rPr>
          <w:sz w:val="24"/>
        </w:rPr>
        <w:t>打扫卧室和浇花</w:t>
      </w:r>
      <w:r w:rsidRPr="00CA5AC7">
        <w:rPr>
          <w:sz w:val="24"/>
        </w:rPr>
        <w:t xml:space="preserve">) 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5</w:t>
      </w:r>
      <w:r w:rsidRPr="00CA5AC7">
        <w:rPr>
          <w:sz w:val="24"/>
        </w:rPr>
        <w:t>．</w:t>
      </w:r>
      <w:r w:rsidRPr="00CA5AC7">
        <w:rPr>
          <w:sz w:val="24"/>
        </w:rPr>
        <w:t xml:space="preserve">What do you have for breakfast? </w:t>
      </w:r>
      <w:r w:rsidRPr="00CA5AC7">
        <w:rPr>
          <w:sz w:val="24"/>
        </w:rPr>
        <w:t>（茄子和青豆）</w:t>
      </w:r>
    </w:p>
    <w:p w:rsidR="00060740" w:rsidRPr="00CA5AC7" w:rsidRDefault="00060740" w:rsidP="00060740">
      <w:pPr>
        <w:rPr>
          <w:sz w:val="24"/>
        </w:rPr>
      </w:pPr>
      <w:r w:rsidRPr="00CA5AC7">
        <w:rPr>
          <w:sz w:val="24"/>
        </w:rPr>
        <w:br/>
      </w:r>
      <w:r w:rsidRPr="00CA5AC7">
        <w:rPr>
          <w:sz w:val="24"/>
        </w:rPr>
        <w:br/>
      </w:r>
      <w:r w:rsidRPr="00CA5AC7">
        <w:rPr>
          <w:b/>
          <w:sz w:val="24"/>
        </w:rPr>
        <w:t>二、根据答句写问句。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1. ______________________________________? Yes, I can do the dishes.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2. ___________________________________? Yes, we can empty the trash.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3. _____________________________________? Yes, he can make the bed.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4. _________________________________? Yes, Tom can wash the clothes.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5 .______________________________? Yes, Amy can water the flowers.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6. _____________________________? No, they can clean the bedroom.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7. _______________________________________? I can cook the meals.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8. _______________________________________? We can play football.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9. ___________________________________? Tom can use a computer.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10. ___________________________________? Sarah can sweep the floor.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11. ___________________________________? My father can wash the car.</w:t>
      </w:r>
      <w:r w:rsidRPr="00CA5AC7">
        <w:rPr>
          <w:sz w:val="24"/>
        </w:rPr>
        <w:br/>
        <w:t xml:space="preserve"> </w:t>
      </w:r>
      <w:r w:rsidRPr="00CA5AC7">
        <w:rPr>
          <w:sz w:val="24"/>
        </w:rPr>
        <w:br/>
        <w:t>12. ________________________________? My mother can sing and dance.</w:t>
      </w:r>
      <w:r w:rsidRPr="00CA5AC7">
        <w:rPr>
          <w:sz w:val="24"/>
        </w:rPr>
        <w:br/>
      </w:r>
      <w:r w:rsidRPr="00CA5AC7">
        <w:rPr>
          <w:sz w:val="24"/>
        </w:rPr>
        <w:lastRenderedPageBreak/>
        <w:t xml:space="preserve"> </w:t>
      </w:r>
      <w:r w:rsidRPr="00CA5AC7">
        <w:rPr>
          <w:sz w:val="24"/>
        </w:rPr>
        <w:br/>
      </w:r>
    </w:p>
    <w:p w:rsidR="00060740" w:rsidRPr="00CA5AC7" w:rsidRDefault="00060740" w:rsidP="00060740">
      <w:pPr>
        <w:rPr>
          <w:sz w:val="24"/>
        </w:rPr>
      </w:pPr>
    </w:p>
    <w:p w:rsidR="00060740" w:rsidRPr="00CA5AC7" w:rsidRDefault="00060740" w:rsidP="00060740">
      <w:pPr>
        <w:spacing w:line="360" w:lineRule="auto"/>
        <w:rPr>
          <w:sz w:val="24"/>
        </w:rPr>
      </w:pPr>
      <w:r w:rsidRPr="00CA5AC7">
        <w:rPr>
          <w:b/>
          <w:sz w:val="24"/>
        </w:rPr>
        <w:t>三、短文填空。（用所给的单词填空，</w:t>
      </w:r>
      <w:r w:rsidRPr="00CA5AC7">
        <w:rPr>
          <w:b/>
          <w:sz w:val="24"/>
        </w:rPr>
        <w:t xml:space="preserve"> </w:t>
      </w:r>
      <w:r w:rsidRPr="00CA5AC7">
        <w:rPr>
          <w:b/>
          <w:sz w:val="24"/>
        </w:rPr>
        <w:t>使短文完整，每格一词）</w:t>
      </w:r>
      <w:r w:rsidRPr="00CA5AC7">
        <w:rPr>
          <w:sz w:val="24"/>
        </w:rPr>
        <w:t xml:space="preserve"> </w:t>
      </w:r>
      <w:r w:rsidRPr="00CA5AC7">
        <w:rPr>
          <w:sz w:val="24"/>
        </w:rPr>
        <w:br/>
        <w:t>( empty, friend, helpful, strict, use, teacher, violin, wash, Amy, home, sing, active )</w:t>
      </w:r>
      <w:r w:rsidRPr="00CA5AC7">
        <w:rPr>
          <w:sz w:val="24"/>
        </w:rPr>
        <w:br/>
        <w:t xml:space="preserve"> </w:t>
      </w:r>
      <w:r w:rsidRPr="00CA5AC7">
        <w:rPr>
          <w:rFonts w:hint="eastAsia"/>
          <w:sz w:val="24"/>
        </w:rPr>
        <w:t xml:space="preserve">  </w:t>
      </w:r>
      <w:r w:rsidRPr="00CA5AC7">
        <w:rPr>
          <w:sz w:val="24"/>
        </w:rPr>
        <w:t xml:space="preserve"> I have a new ______________. She’s __________ . She’s__________.</w:t>
      </w:r>
    </w:p>
    <w:p w:rsidR="00060740" w:rsidRPr="00CA5AC7" w:rsidRDefault="00060740" w:rsidP="00060740">
      <w:pPr>
        <w:spacing w:line="360" w:lineRule="auto"/>
        <w:rPr>
          <w:sz w:val="24"/>
        </w:rPr>
      </w:pPr>
      <w:r w:rsidRPr="00CA5AC7">
        <w:rPr>
          <w:sz w:val="24"/>
        </w:rPr>
        <w:t xml:space="preserve"> She can __________ many English songs, _________ a computer and play</w:t>
      </w:r>
    </w:p>
    <w:p w:rsidR="00060740" w:rsidRPr="00CA5AC7" w:rsidRDefault="00060740" w:rsidP="00060740">
      <w:pPr>
        <w:spacing w:line="360" w:lineRule="auto"/>
        <w:rPr>
          <w:sz w:val="24"/>
        </w:rPr>
      </w:pPr>
      <w:r w:rsidRPr="00CA5AC7">
        <w:rPr>
          <w:sz w:val="24"/>
        </w:rPr>
        <w:t xml:space="preserve"> the ____________. She’s also a good child at _____________. </w:t>
      </w:r>
    </w:p>
    <w:p w:rsidR="00060740" w:rsidRPr="00CA5AC7" w:rsidRDefault="00060740" w:rsidP="00060740">
      <w:pPr>
        <w:spacing w:line="360" w:lineRule="auto"/>
        <w:rPr>
          <w:sz w:val="24"/>
        </w:rPr>
      </w:pPr>
      <w:r w:rsidRPr="00CA5AC7">
        <w:rPr>
          <w:sz w:val="24"/>
        </w:rPr>
        <w:t>She can ___________ the trash and _____________ the clothes for her mother. She’s very ________________.</w:t>
      </w:r>
      <w:r w:rsidRPr="00CA5AC7">
        <w:rPr>
          <w:sz w:val="24"/>
        </w:rPr>
        <w:br/>
      </w:r>
      <w:r w:rsidRPr="00CA5AC7">
        <w:rPr>
          <w:sz w:val="24"/>
        </w:rPr>
        <w:br/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center"/>
        <w:rPr>
          <w:b/>
          <w:sz w:val="44"/>
          <w:szCs w:val="4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</w:t>
      </w:r>
      <w:r w:rsidRPr="00CA5AC7">
        <w:rPr>
          <w:rFonts w:hint="eastAsia"/>
          <w:b/>
          <w:sz w:val="44"/>
          <w:szCs w:val="44"/>
        </w:rPr>
        <w:t>实义动词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b/>
          <w:sz w:val="24"/>
        </w:rPr>
      </w:pPr>
      <w:r w:rsidRPr="00CA5AC7">
        <w:rPr>
          <w:rFonts w:hint="eastAsia"/>
          <w:b/>
          <w:sz w:val="24"/>
        </w:rPr>
        <w:t>一、用所给词的适当形式填空：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1.He______swimming in the river every day in summer. (go)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2.It________you are right. ( seem )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3.Look, the children______  basketball on the playground. ( play ) 4.He______to the radio when I came in, ( listen 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5.It is very cold .I think i</w:t>
      </w:r>
      <w:r w:rsidRPr="00CA5AC7">
        <w:rPr>
          <w:sz w:val="24"/>
        </w:rPr>
        <w:t xml:space="preserve">t______ . ( rain )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sz w:val="24"/>
        </w:rPr>
        <w:t xml:space="preserve">6. I need some paper .           I______ some for you . ( bring 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sz w:val="24"/>
        </w:rPr>
        <w:t xml:space="preserve">7.I cant find my pen . Who______it ? ( take )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sz w:val="24"/>
        </w:rPr>
        <w:t xml:space="preserve">8.He said that he______back in five minutes . ( come 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sz w:val="24"/>
        </w:rPr>
        <w:t xml:space="preserve">9.I didnt meet him. He______ when I got there. ( leave 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sz w:val="24"/>
        </w:rPr>
        <w:t xml:space="preserve">10.I______my bike, so I have to walk to school. ( lose 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sz w:val="24"/>
        </w:rPr>
        <w:t xml:space="preserve">11.He______down and began to read his newspaper. ( sit )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sz w:val="24"/>
        </w:rPr>
        <w:t xml:space="preserve">12.He is very hungry. He_________ anything for three days. ( not eat ) 13.I______with you if I have time . ( go )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sz w:val="24"/>
        </w:rPr>
        <w:t>14.We will go to the cinema if it____</w:t>
      </w:r>
      <w:r w:rsidRPr="00CA5AC7">
        <w:rPr>
          <w:rFonts w:hint="eastAsia"/>
          <w:sz w:val="24"/>
        </w:rPr>
        <w:t xml:space="preserve">__fine . (be )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15.I will tell her the news when she______to see me next week. (come)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16.  When______you______the car ?      In 1998 . ( buy 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17.We______good friends since we met at school . </w:t>
      </w: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>be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 xml:space="preserve"> 18.What______you______ at five yesterday afternoon ? (do)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lastRenderedPageBreak/>
        <w:t xml:space="preserve">19.The bike is nice . How much______it______? (cost)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b/>
          <w:sz w:val="24"/>
        </w:rPr>
      </w:pPr>
      <w:r w:rsidRPr="00CA5AC7">
        <w:rPr>
          <w:rFonts w:hint="eastAsia"/>
          <w:b/>
          <w:sz w:val="24"/>
        </w:rPr>
        <w:t>二、选择最佳答案填空</w:t>
      </w:r>
      <w:r w:rsidRPr="00CA5AC7">
        <w:rPr>
          <w:rFonts w:hint="eastAsia"/>
          <w:b/>
          <w:sz w:val="24"/>
        </w:rPr>
        <w:t xml:space="preserve">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 xml:space="preserve">1.Well go swimming if the weather______fine tomorrow.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ind w:firstLineChars="350" w:firstLine="840"/>
        <w:jc w:val="left"/>
        <w:rPr>
          <w:sz w:val="24"/>
        </w:rPr>
      </w:pPr>
      <w:r w:rsidRPr="00CA5AC7">
        <w:rPr>
          <w:rFonts w:hint="eastAsia"/>
          <w:sz w:val="24"/>
        </w:rPr>
        <w:t xml:space="preserve">A. is       B.was      C. will be      D.is going to be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>2.It______five years since he has left for Beijing.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       A. was      B. has been   C.is       D.is going to be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 xml:space="preserve">3.Please dont leave the office until your friend______back.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       A.came       B.comes    C.have come     D.will come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 xml:space="preserve">4.By the end of last year he______about 1500 English words.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ind w:firstLineChars="350" w:firstLine="840"/>
        <w:jc w:val="left"/>
        <w:rPr>
          <w:sz w:val="24"/>
        </w:rPr>
      </w:pPr>
      <w:r w:rsidRPr="00CA5AC7">
        <w:rPr>
          <w:rFonts w:hint="eastAsia"/>
          <w:sz w:val="24"/>
        </w:rPr>
        <w:t xml:space="preserve">A. learns    B.learned    C.was learning  D.had learned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 xml:space="preserve">5.Listen ! Someone______in the next room .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ind w:firstLineChars="350" w:firstLine="840"/>
        <w:jc w:val="left"/>
        <w:rPr>
          <w:sz w:val="24"/>
        </w:rPr>
      </w:pPr>
      <w:r w:rsidRPr="00CA5AC7">
        <w:rPr>
          <w:rFonts w:hint="eastAsia"/>
          <w:sz w:val="24"/>
        </w:rPr>
        <w:t xml:space="preserve">A.cried      B.crying    C.is crying   D.has cried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>6.You must tell him the news as soon as you______him.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       A.see      B.sees     C.will see      D.is seeing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 xml:space="preserve">7.He told me that he______to see us the next day. 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ind w:firstLineChars="350" w:firstLine="840"/>
        <w:jc w:val="left"/>
        <w:rPr>
          <w:sz w:val="24"/>
        </w:rPr>
      </w:pPr>
      <w:r w:rsidRPr="00CA5AC7">
        <w:rPr>
          <w:rFonts w:hint="eastAsia"/>
          <w:sz w:val="24"/>
        </w:rPr>
        <w:t xml:space="preserve">A.comes     B. came    C. will come    D. would come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 xml:space="preserve">8.We cant find him anywhere . Perhaps he______home.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       A. is going    B. went     C. has come      D. would come </w:t>
      </w: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>9.The teacher told us that the sun______bigger than the earth.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 xml:space="preserve">       A. is    B. was     C. has been     D.will be 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jc w:val="left"/>
        <w:rPr>
          <w:sz w:val="24"/>
        </w:rPr>
      </w:pPr>
      <w:r w:rsidRPr="00CA5AC7">
        <w:rPr>
          <w:rFonts w:hint="eastAsia"/>
          <w:sz w:val="24"/>
        </w:rPr>
        <w:t>（</w:t>
      </w:r>
      <w:r w:rsidRPr="00CA5AC7">
        <w:rPr>
          <w:rFonts w:hint="eastAsia"/>
          <w:sz w:val="24"/>
        </w:rPr>
        <w:t xml:space="preserve">   </w:t>
      </w:r>
      <w:r w:rsidRPr="00CA5AC7">
        <w:rPr>
          <w:rFonts w:hint="eastAsia"/>
          <w:sz w:val="24"/>
        </w:rPr>
        <w:t>）</w:t>
      </w:r>
      <w:r w:rsidRPr="00CA5AC7">
        <w:rPr>
          <w:rFonts w:hint="eastAsia"/>
          <w:sz w:val="24"/>
        </w:rPr>
        <w:t xml:space="preserve">10.Could you tell me where the railway station______? </w:t>
      </w:r>
    </w:p>
    <w:p w:rsidR="00060740" w:rsidRPr="00CA5AC7" w:rsidRDefault="00060740" w:rsidP="00060740">
      <w:pPr>
        <w:widowControl/>
        <w:shd w:val="clear" w:color="auto" w:fill="FFFFFF"/>
        <w:spacing w:line="440" w:lineRule="exact"/>
        <w:ind w:firstLineChars="350" w:firstLine="840"/>
        <w:jc w:val="left"/>
        <w:rPr>
          <w:sz w:val="24"/>
        </w:rPr>
      </w:pPr>
      <w:r w:rsidRPr="00CA5AC7">
        <w:rPr>
          <w:rFonts w:hint="eastAsia"/>
          <w:sz w:val="24"/>
        </w:rPr>
        <w:t xml:space="preserve">A. was    B. is     C. will be    D. would be   </w:t>
      </w:r>
    </w:p>
    <w:p w:rsidR="00060740" w:rsidRPr="00CA5AC7" w:rsidRDefault="00060740" w:rsidP="00060740">
      <w:pPr>
        <w:spacing w:line="360" w:lineRule="auto"/>
        <w:rPr>
          <w:sz w:val="24"/>
        </w:rPr>
      </w:pPr>
    </w:p>
    <w:p w:rsidR="00060740" w:rsidRPr="00CA5AC7" w:rsidRDefault="00060740" w:rsidP="00060740">
      <w:pPr>
        <w:spacing w:line="360" w:lineRule="auto"/>
        <w:rPr>
          <w:sz w:val="2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</w:t>
      </w:r>
      <w:r w:rsidRPr="00CA5AC7">
        <w:rPr>
          <w:rFonts w:hint="eastAsia"/>
          <w:b/>
          <w:sz w:val="44"/>
          <w:szCs w:val="44"/>
        </w:rPr>
        <w:t>人称代词</w:t>
      </w:r>
      <w:r w:rsidRPr="00CA5AC7">
        <w:rPr>
          <w:rFonts w:hint="eastAsia"/>
          <w:b/>
          <w:sz w:val="44"/>
          <w:szCs w:val="44"/>
        </w:rPr>
        <w:t xml:space="preserve"> </w:t>
      </w:r>
      <w:r w:rsidRPr="00CA5AC7">
        <w:rPr>
          <w:rFonts w:hint="eastAsia"/>
          <w:b/>
          <w:sz w:val="44"/>
          <w:szCs w:val="44"/>
        </w:rPr>
        <w:t>物主代词</w:t>
      </w:r>
      <w:r w:rsidRPr="00CA5AC7">
        <w:rPr>
          <w:rFonts w:hint="eastAsia"/>
          <w:b/>
          <w:sz w:val="36"/>
          <w:szCs w:val="36"/>
        </w:rPr>
        <w:t xml:space="preserve"> </w:t>
      </w:r>
      <w:r w:rsidRPr="00CA5AC7">
        <w:rPr>
          <w:rFonts w:hint="eastAsia"/>
        </w:rPr>
        <w:t xml:space="preserve">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rFonts w:hint="eastAsia"/>
          <w:sz w:val="24"/>
        </w:rPr>
        <w:t xml:space="preserve">1.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rFonts w:hint="eastAsia"/>
          <w:sz w:val="24"/>
        </w:rPr>
        <w:t xml:space="preserve"> is my teacher.  I like </w:t>
      </w:r>
      <w:r w:rsidRPr="00CA5AC7">
        <w:rPr>
          <w:rFonts w:hint="eastAsia"/>
          <w:sz w:val="24"/>
          <w:u w:val="single"/>
        </w:rPr>
        <w:t xml:space="preserve">   </w:t>
      </w:r>
      <w:r w:rsidRPr="00CA5AC7">
        <w:rPr>
          <w:rFonts w:hint="eastAsia"/>
          <w:sz w:val="24"/>
        </w:rPr>
        <w:t xml:space="preserve">very much. (she)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rFonts w:hint="eastAsia"/>
          <w:sz w:val="24"/>
        </w:rPr>
        <w:t xml:space="preserve">2. </w:t>
      </w:r>
      <w:r w:rsidRPr="00CA5AC7">
        <w:rPr>
          <w:rFonts w:hint="eastAsia"/>
          <w:sz w:val="24"/>
          <w:u w:val="single"/>
        </w:rPr>
        <w:t xml:space="preserve">      </w:t>
      </w:r>
      <w:r w:rsidRPr="00CA5AC7">
        <w:rPr>
          <w:rFonts w:hint="eastAsia"/>
          <w:sz w:val="24"/>
        </w:rPr>
        <w:t xml:space="preserve"> (he) lives in Shanghai. He likes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rFonts w:hint="eastAsia"/>
          <w:sz w:val="24"/>
        </w:rPr>
        <w:t xml:space="preserve">.(it)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rFonts w:hint="eastAsia"/>
          <w:sz w:val="24"/>
        </w:rPr>
        <w:t xml:space="preserve">3. Please listen to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rFonts w:hint="eastAsia"/>
          <w:sz w:val="24"/>
        </w:rPr>
        <w:t xml:space="preserve">  (I)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rFonts w:hint="eastAsia"/>
          <w:sz w:val="24"/>
        </w:rPr>
        <w:t xml:space="preserve">4. Do you like 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rFonts w:hint="eastAsia"/>
          <w:sz w:val="24"/>
        </w:rPr>
        <w:t xml:space="preserve">  ?(she)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rFonts w:hint="eastAsia"/>
          <w:sz w:val="24"/>
        </w:rPr>
        <w:t xml:space="preserve">5. He looks after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rFonts w:hint="eastAsia"/>
          <w:sz w:val="24"/>
        </w:rPr>
        <w:t xml:space="preserve"> (they) at home.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rFonts w:hint="eastAsia"/>
          <w:sz w:val="24"/>
        </w:rPr>
        <w:t xml:space="preserve">6. Please tell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rFonts w:hint="eastAsia"/>
          <w:sz w:val="24"/>
        </w:rPr>
        <w:t xml:space="preserve"> (we) the answer.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rFonts w:hint="eastAsia"/>
          <w:sz w:val="24"/>
        </w:rPr>
        <w:t xml:space="preserve">7. I </w:t>
      </w:r>
      <w:r w:rsidRPr="00CA5AC7">
        <w:rPr>
          <w:sz w:val="24"/>
        </w:rPr>
        <w:t xml:space="preserve">teach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(he) English every day.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lastRenderedPageBreak/>
        <w:t xml:space="preserve">8. </w:t>
      </w:r>
      <w:r w:rsidRPr="00CA5AC7">
        <w:rPr>
          <w:sz w:val="24"/>
          <w:u w:val="single"/>
        </w:rPr>
        <w:t xml:space="preserve">    </w:t>
      </w:r>
      <w:r w:rsidRPr="00CA5AC7">
        <w:rPr>
          <w:sz w:val="24"/>
        </w:rPr>
        <w:t xml:space="preserve"> (she) is twelve years old.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9.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(me) am a student.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10.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(we) are good friends.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11. What is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(he) phone number?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12. How do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>spell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name?(you)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13.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is a nice girl.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name is Jenny.(she)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14. That is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ID card. (I )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15.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school is very beautiful.(we)   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16. There are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tennis rackets. (me)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17.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English teacher is from America.(we)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18. What is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(she) name?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19. Where are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bags?(they)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20. 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(it) name is Kitty.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21. My watch is old, but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(she) is new.    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22. Can I borrow your pen?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 Is broken. (I 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23. Please send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best wishes to Mary. (I 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24. This is my book.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Is on the desk.(he)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25. We love our country, and they love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>(they), too.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26. Jim, it that cars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(your)?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27. This isn’t our room.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(we) is over there.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28. This book is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(her) and that one is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.(my)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29. You can’t find the dictionary. You may have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  (my)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30. These beautiful flowers are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>.(our)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31. He sits between Tom and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(I ).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32. Let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(she) sit next to me.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33.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(she) birthday is October 10th. 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34. </w:t>
      </w:r>
      <w:r w:rsidRPr="00CA5AC7">
        <w:rPr>
          <w:rFonts w:hint="eastAsia"/>
          <w:sz w:val="24"/>
          <w:u w:val="single"/>
        </w:rPr>
        <w:t xml:space="preserve">   </w:t>
      </w:r>
      <w:r w:rsidRPr="00CA5AC7">
        <w:rPr>
          <w:sz w:val="24"/>
        </w:rPr>
        <w:t xml:space="preserve"> (I) camera is  not so expensive as </w:t>
      </w:r>
      <w:r w:rsidRPr="00CA5AC7">
        <w:rPr>
          <w:rFonts w:hint="eastAsia"/>
          <w:sz w:val="24"/>
          <w:u w:val="single"/>
        </w:rPr>
        <w:t xml:space="preserve">   </w:t>
      </w:r>
      <w:r w:rsidRPr="00CA5AC7">
        <w:rPr>
          <w:sz w:val="24"/>
        </w:rPr>
        <w:t xml:space="preserve">(he), but it works well, too. 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35. His country is very small, but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(we) is a large one with a long history.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36. George reads the newspaper every morning. That’s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(he) habit.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37. Miss Li is my English teacher.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(she) last name is Li.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38. He shows 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(he) photos to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.(I )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 xml:space="preserve">39. Come and join 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.(us)  </w:t>
      </w:r>
    </w:p>
    <w:p w:rsidR="00060740" w:rsidRPr="00CA5AC7" w:rsidRDefault="00060740" w:rsidP="00060740">
      <w:pPr>
        <w:spacing w:line="400" w:lineRule="exact"/>
        <w:rPr>
          <w:sz w:val="24"/>
        </w:rPr>
      </w:pPr>
      <w:r w:rsidRPr="00CA5AC7">
        <w:rPr>
          <w:sz w:val="24"/>
        </w:rPr>
        <w:t>40. Look at the photo. The girl beside</w:t>
      </w:r>
      <w:r w:rsidRPr="00CA5AC7">
        <w:rPr>
          <w:rFonts w:hint="eastAsia"/>
          <w:sz w:val="24"/>
          <w:u w:val="single"/>
        </w:rPr>
        <w:t xml:space="preserve">    </w:t>
      </w:r>
      <w:r w:rsidRPr="00CA5AC7">
        <w:rPr>
          <w:sz w:val="24"/>
        </w:rPr>
        <w:t xml:space="preserve"> (I ) is Nancy</w:t>
      </w:r>
      <w:r w:rsidRPr="00CA5AC7">
        <w:rPr>
          <w:rFonts w:hint="eastAsia"/>
          <w:sz w:val="24"/>
        </w:rPr>
        <w:t>.</w:t>
      </w:r>
    </w:p>
    <w:p w:rsidR="00060740" w:rsidRPr="00CA5AC7" w:rsidRDefault="00060740" w:rsidP="00060740">
      <w:pPr>
        <w:jc w:val="center"/>
        <w:rPr>
          <w:sz w:val="24"/>
        </w:rPr>
      </w:pPr>
    </w:p>
    <w:p w:rsidR="00060740" w:rsidRPr="00CA5AC7" w:rsidRDefault="00060740" w:rsidP="00060740">
      <w:pPr>
        <w:jc w:val="center"/>
        <w:rPr>
          <w:sz w:val="24"/>
        </w:rPr>
      </w:pPr>
    </w:p>
    <w:p w:rsidR="00060740" w:rsidRPr="00CA5AC7" w:rsidRDefault="00060740" w:rsidP="00060740">
      <w:pPr>
        <w:jc w:val="center"/>
        <w:rPr>
          <w:sz w:val="24"/>
        </w:rPr>
      </w:pPr>
    </w:p>
    <w:p w:rsidR="00060740" w:rsidRPr="00CA5AC7" w:rsidRDefault="00060740" w:rsidP="00060740">
      <w:pPr>
        <w:jc w:val="center"/>
        <w:rPr>
          <w:sz w:val="24"/>
        </w:rPr>
      </w:pPr>
    </w:p>
    <w:p w:rsidR="00060740" w:rsidRPr="00CA5AC7" w:rsidRDefault="00060740" w:rsidP="00060740">
      <w:pPr>
        <w:jc w:val="center"/>
        <w:rPr>
          <w:sz w:val="24"/>
        </w:rPr>
      </w:pPr>
    </w:p>
    <w:p w:rsidR="00060740" w:rsidRPr="00CA5AC7" w:rsidRDefault="00060740" w:rsidP="00060740">
      <w:pPr>
        <w:jc w:val="center"/>
        <w:rPr>
          <w:b/>
          <w:sz w:val="44"/>
          <w:szCs w:val="4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</w:t>
      </w:r>
      <w:r w:rsidRPr="00CA5AC7">
        <w:rPr>
          <w:rFonts w:hint="eastAsia"/>
          <w:b/>
          <w:sz w:val="44"/>
          <w:szCs w:val="44"/>
        </w:rPr>
        <w:t>一般现在时</w:t>
      </w:r>
    </w:p>
    <w:p w:rsidR="00060740" w:rsidRPr="00CA5AC7" w:rsidRDefault="00060740" w:rsidP="00060740">
      <w:pPr>
        <w:rPr>
          <w:b/>
        </w:rPr>
      </w:pPr>
      <w:r w:rsidRPr="00CA5AC7">
        <w:rPr>
          <w:rFonts w:hint="eastAsia"/>
          <w:b/>
        </w:rPr>
        <w:t>一、写出下列动词的第三人称单数。</w:t>
      </w:r>
      <w:r w:rsidRPr="00CA5AC7">
        <w:rPr>
          <w:rFonts w:hint="eastAsia"/>
          <w:b/>
        </w:rPr>
        <w:t xml:space="preserve">   </w:t>
      </w:r>
    </w:p>
    <w:p w:rsidR="00060740" w:rsidRPr="00CA5AC7" w:rsidRDefault="00060740" w:rsidP="00060740">
      <w:r w:rsidRPr="00CA5AC7">
        <w:rPr>
          <w:rFonts w:hint="eastAsia"/>
        </w:rPr>
        <w:t xml:space="preserve">drink ________  go _______    stay ________  make ________ </w:t>
      </w:r>
    </w:p>
    <w:p w:rsidR="00060740" w:rsidRPr="00CA5AC7" w:rsidRDefault="00060740" w:rsidP="00060740">
      <w:r w:rsidRPr="00CA5AC7">
        <w:rPr>
          <w:rFonts w:hint="eastAsia"/>
        </w:rPr>
        <w:t xml:space="preserve">look _________  have_______   pass_______   carry ____  </w:t>
      </w:r>
    </w:p>
    <w:p w:rsidR="00060740" w:rsidRPr="00CA5AC7" w:rsidRDefault="00060740" w:rsidP="00060740">
      <w:r w:rsidRPr="00CA5AC7">
        <w:rPr>
          <w:rFonts w:hint="eastAsia"/>
        </w:rPr>
        <w:t xml:space="preserve">come________   watch______   plant_____    fly ________ </w:t>
      </w:r>
    </w:p>
    <w:p w:rsidR="00060740" w:rsidRPr="00CA5AC7" w:rsidRDefault="00060740" w:rsidP="00060740">
      <w:r w:rsidRPr="00CA5AC7">
        <w:rPr>
          <w:rFonts w:hint="eastAsia"/>
        </w:rPr>
        <w:t xml:space="preserve">study_______    brush_______  do________    teach_______  </w:t>
      </w:r>
    </w:p>
    <w:p w:rsidR="00060740" w:rsidRPr="00CA5AC7" w:rsidRDefault="00060740" w:rsidP="00060740">
      <w:pPr>
        <w:rPr>
          <w:b/>
        </w:rPr>
      </w:pPr>
      <w:r w:rsidRPr="00CA5AC7">
        <w:rPr>
          <w:rFonts w:hint="eastAsia"/>
          <w:b/>
        </w:rPr>
        <w:t>二、用括号内动词的适当形式填空。</w:t>
      </w:r>
    </w:p>
    <w:p w:rsidR="00060740" w:rsidRPr="00CA5AC7" w:rsidRDefault="00060740" w:rsidP="00060740">
      <w:r w:rsidRPr="00CA5AC7">
        <w:rPr>
          <w:rFonts w:hint="eastAsia"/>
        </w:rPr>
        <w:t xml:space="preserve">1. He often ________(have) dinner at home. </w:t>
      </w:r>
    </w:p>
    <w:p w:rsidR="00060740" w:rsidRPr="00CA5AC7" w:rsidRDefault="00060740" w:rsidP="00060740">
      <w:r w:rsidRPr="00CA5AC7">
        <w:rPr>
          <w:rFonts w:hint="eastAsia"/>
        </w:rPr>
        <w:t xml:space="preserve">2. Daniel and Tommy _______(be) in Class One. </w:t>
      </w:r>
    </w:p>
    <w:p w:rsidR="00060740" w:rsidRPr="00CA5AC7" w:rsidRDefault="00060740" w:rsidP="00060740">
      <w:r w:rsidRPr="00CA5AC7">
        <w:rPr>
          <w:rFonts w:hint="eastAsia"/>
        </w:rPr>
        <w:t xml:space="preserve">3. We _______(not watch) TV on Monday. </w:t>
      </w:r>
    </w:p>
    <w:p w:rsidR="00060740" w:rsidRPr="00CA5AC7" w:rsidRDefault="00060740" w:rsidP="00060740">
      <w:r w:rsidRPr="00CA5AC7">
        <w:rPr>
          <w:rFonts w:hint="eastAsia"/>
        </w:rPr>
        <w:t xml:space="preserve">4. Nick _______(not go) to the zoo on Sunday. </w:t>
      </w:r>
    </w:p>
    <w:p w:rsidR="00060740" w:rsidRPr="00CA5AC7" w:rsidRDefault="00060740" w:rsidP="00060740">
      <w:r w:rsidRPr="00CA5AC7">
        <w:rPr>
          <w:rFonts w:hint="eastAsia"/>
        </w:rPr>
        <w:t xml:space="preserve">5. ______ they ________(like) the World Cup?  </w:t>
      </w:r>
    </w:p>
    <w:p w:rsidR="00060740" w:rsidRPr="00CA5AC7" w:rsidRDefault="00060740" w:rsidP="00060740">
      <w:r w:rsidRPr="00CA5AC7">
        <w:rPr>
          <w:rFonts w:hint="eastAsia"/>
        </w:rPr>
        <w:t>6. What _______they often _______</w:t>
      </w:r>
      <w:r w:rsidRPr="00CA5AC7">
        <w:t xml:space="preserve">(do) on Saturdays?  </w:t>
      </w:r>
    </w:p>
    <w:p w:rsidR="00060740" w:rsidRPr="00CA5AC7" w:rsidRDefault="00060740" w:rsidP="00060740">
      <w:r w:rsidRPr="00CA5AC7">
        <w:t>7. _______ your parents _______(read) newspapers every day?</w:t>
      </w:r>
    </w:p>
    <w:p w:rsidR="00060740" w:rsidRPr="00CA5AC7" w:rsidRDefault="00060740" w:rsidP="00060740">
      <w:r w:rsidRPr="00CA5AC7">
        <w:t xml:space="preserve">8. The girl _______(teach) us English on Sundays.  </w:t>
      </w:r>
    </w:p>
    <w:p w:rsidR="00060740" w:rsidRPr="00CA5AC7" w:rsidRDefault="00060740" w:rsidP="00060740">
      <w:r w:rsidRPr="00CA5AC7">
        <w:t xml:space="preserve">9. She and I ________(take) a walk together every evening. </w:t>
      </w:r>
    </w:p>
    <w:p w:rsidR="00060740" w:rsidRPr="00CA5AC7" w:rsidRDefault="00060740" w:rsidP="00060740">
      <w:r w:rsidRPr="00CA5AC7">
        <w:t>10. There ________(be) some water in the bottle.</w:t>
      </w:r>
    </w:p>
    <w:p w:rsidR="00060740" w:rsidRPr="00CA5AC7" w:rsidRDefault="00060740" w:rsidP="00060740">
      <w:r w:rsidRPr="00CA5AC7">
        <w:t xml:space="preserve">11. Mike _______(like) cooking.  </w:t>
      </w:r>
    </w:p>
    <w:p w:rsidR="00060740" w:rsidRPr="00CA5AC7" w:rsidRDefault="00060740" w:rsidP="00060740">
      <w:r w:rsidRPr="00CA5AC7">
        <w:t xml:space="preserve">12. They _______(have) the same hobby.  </w:t>
      </w:r>
    </w:p>
    <w:p w:rsidR="00060740" w:rsidRPr="00CA5AC7" w:rsidRDefault="00060740" w:rsidP="00060740">
      <w:r w:rsidRPr="00CA5AC7">
        <w:t xml:space="preserve">13. My aunt _______(look) after her baby carefully. </w:t>
      </w:r>
    </w:p>
    <w:p w:rsidR="00060740" w:rsidRPr="00CA5AC7" w:rsidRDefault="00060740" w:rsidP="00060740">
      <w:r w:rsidRPr="00CA5AC7">
        <w:t xml:space="preserve">14. You always _______(do) your homework well. </w:t>
      </w:r>
    </w:p>
    <w:p w:rsidR="00060740" w:rsidRPr="00CA5AC7" w:rsidRDefault="00060740" w:rsidP="00060740">
      <w:r w:rsidRPr="00CA5AC7">
        <w:t xml:space="preserve">15. I _______(be) ill. I’m staying in bed.  </w:t>
      </w:r>
    </w:p>
    <w:p w:rsidR="00060740" w:rsidRPr="00CA5AC7" w:rsidRDefault="00060740" w:rsidP="00060740">
      <w:r w:rsidRPr="00CA5AC7">
        <w:t xml:space="preserve">16. She _______(go) to school from Monday to Friday. </w:t>
      </w:r>
    </w:p>
    <w:p w:rsidR="00060740" w:rsidRPr="00CA5AC7" w:rsidRDefault="00060740" w:rsidP="00060740">
      <w:r w:rsidRPr="00CA5AC7">
        <w:t xml:space="preserve">17. </w:t>
      </w:r>
      <w:r w:rsidRPr="00CA5AC7">
        <w:rPr>
          <w:rFonts w:hint="eastAsia"/>
        </w:rPr>
        <w:t xml:space="preserve">Liu Tao _______(do) not like PE.  </w:t>
      </w:r>
    </w:p>
    <w:p w:rsidR="00060740" w:rsidRPr="00CA5AC7" w:rsidRDefault="00060740" w:rsidP="00060740">
      <w:r w:rsidRPr="00CA5AC7">
        <w:rPr>
          <w:rFonts w:hint="eastAsia"/>
        </w:rPr>
        <w:t xml:space="preserve">18. The child often _______(watch) TV in the evening.  </w:t>
      </w:r>
    </w:p>
    <w:p w:rsidR="00060740" w:rsidRPr="00CA5AC7" w:rsidRDefault="00060740" w:rsidP="00060740">
      <w:r w:rsidRPr="00CA5AC7">
        <w:rPr>
          <w:rFonts w:hint="eastAsia"/>
        </w:rPr>
        <w:t xml:space="preserve">19. Su Hai and Su Yang _______(have) eight lessons this term. </w:t>
      </w:r>
    </w:p>
    <w:p w:rsidR="00060740" w:rsidRPr="00CA5AC7" w:rsidRDefault="00060740" w:rsidP="00060740">
      <w:r w:rsidRPr="00CA5AC7">
        <w:rPr>
          <w:rFonts w:hint="eastAsia"/>
        </w:rPr>
        <w:t xml:space="preserve">20. </w:t>
      </w:r>
      <w:r w:rsidRPr="00CA5AC7">
        <w:rPr>
          <w:rFonts w:hint="eastAsia"/>
        </w:rPr>
        <w:t>－</w:t>
      </w:r>
      <w:r w:rsidRPr="00CA5AC7">
        <w:rPr>
          <w:rFonts w:hint="eastAsia"/>
        </w:rPr>
        <w:t xml:space="preserve">What day _______(be) it today? </w:t>
      </w:r>
      <w:r w:rsidRPr="00CA5AC7">
        <w:rPr>
          <w:rFonts w:hint="eastAsia"/>
        </w:rPr>
        <w:t>－</w:t>
      </w:r>
      <w:r w:rsidRPr="00CA5AC7">
        <w:rPr>
          <w:rFonts w:hint="eastAsia"/>
        </w:rPr>
        <w:t xml:space="preserve"> It</w:t>
      </w:r>
      <w:r w:rsidRPr="00CA5AC7">
        <w:rPr>
          <w:rFonts w:hint="eastAsia"/>
        </w:rPr>
        <w:t>’</w:t>
      </w:r>
      <w:r w:rsidRPr="00CA5AC7">
        <w:rPr>
          <w:rFonts w:hint="eastAsia"/>
        </w:rPr>
        <w:t xml:space="preserve">s Saturday.  </w:t>
      </w:r>
    </w:p>
    <w:p w:rsidR="00060740" w:rsidRPr="00CA5AC7" w:rsidRDefault="00060740" w:rsidP="00060740"/>
    <w:p w:rsidR="00060740" w:rsidRPr="00CA5AC7" w:rsidRDefault="00060740" w:rsidP="00060740">
      <w:pPr>
        <w:rPr>
          <w:b/>
        </w:rPr>
      </w:pPr>
      <w:r w:rsidRPr="00CA5AC7">
        <w:rPr>
          <w:rFonts w:hint="eastAsia"/>
          <w:b/>
        </w:rPr>
        <w:t>三、按照要求改写句子</w:t>
      </w:r>
      <w:r w:rsidRPr="00CA5AC7">
        <w:rPr>
          <w:rFonts w:hint="eastAsia"/>
          <w:b/>
        </w:rPr>
        <w:t xml:space="preserve">  </w:t>
      </w:r>
    </w:p>
    <w:p w:rsidR="00060740" w:rsidRPr="00CA5AC7" w:rsidRDefault="00060740" w:rsidP="00060740">
      <w:r w:rsidRPr="00CA5AC7">
        <w:rPr>
          <w:rFonts w:hint="eastAsia"/>
        </w:rPr>
        <w:t>1. Daniel watches TV every evening.(</w:t>
      </w:r>
      <w:r w:rsidRPr="00CA5AC7">
        <w:rPr>
          <w:rFonts w:hint="eastAsia"/>
        </w:rPr>
        <w:t>改为否定句</w:t>
      </w:r>
      <w:r w:rsidRPr="00CA5AC7">
        <w:rPr>
          <w:rFonts w:hint="eastAsia"/>
        </w:rPr>
        <w:t xml:space="preserve">)  ___________________________________________________ </w:t>
      </w:r>
    </w:p>
    <w:p w:rsidR="00060740" w:rsidRPr="00CA5AC7" w:rsidRDefault="00060740" w:rsidP="00060740">
      <w:r w:rsidRPr="00CA5AC7">
        <w:rPr>
          <w:rFonts w:hint="eastAsia"/>
        </w:rPr>
        <w:t>2. I do my homework every day.(</w:t>
      </w:r>
      <w:r w:rsidRPr="00CA5AC7">
        <w:rPr>
          <w:rFonts w:hint="eastAsia"/>
        </w:rPr>
        <w:t>改为一般疑问句，作否定回答</w:t>
      </w:r>
      <w:r w:rsidRPr="00CA5AC7">
        <w:rPr>
          <w:rFonts w:hint="eastAsia"/>
        </w:rPr>
        <w:t xml:space="preserve">) ________________________________________________________ ____________________________  </w:t>
      </w:r>
    </w:p>
    <w:p w:rsidR="00060740" w:rsidRPr="00CA5AC7" w:rsidRDefault="00060740" w:rsidP="00060740">
      <w:r w:rsidRPr="00CA5AC7">
        <w:rPr>
          <w:rFonts w:hint="eastAsia"/>
        </w:rPr>
        <w:t>3. She likes milk.(</w:t>
      </w:r>
      <w:r w:rsidRPr="00CA5AC7">
        <w:rPr>
          <w:rFonts w:hint="eastAsia"/>
        </w:rPr>
        <w:t>改为一般疑问句，作肯定回答</w:t>
      </w:r>
      <w:r w:rsidRPr="00CA5AC7">
        <w:rPr>
          <w:rFonts w:hint="eastAsia"/>
        </w:rPr>
        <w:t xml:space="preserve">)  _______________________________________________________ ____________________________  </w:t>
      </w:r>
    </w:p>
    <w:p w:rsidR="00060740" w:rsidRPr="00CA5AC7" w:rsidRDefault="00060740" w:rsidP="00060740">
      <w:r w:rsidRPr="00CA5AC7">
        <w:rPr>
          <w:rFonts w:hint="eastAsia"/>
        </w:rPr>
        <w:t>4. Amy likes playing computer games.(</w:t>
      </w:r>
      <w:r w:rsidRPr="00CA5AC7">
        <w:rPr>
          <w:rFonts w:hint="eastAsia"/>
        </w:rPr>
        <w:t>改为一般疑问句，作否定回答</w:t>
      </w:r>
      <w:r w:rsidRPr="00CA5AC7">
        <w:rPr>
          <w:rFonts w:hint="eastAsia"/>
        </w:rPr>
        <w:t xml:space="preserve">) ________________________________________________________ ____________________________________ </w:t>
      </w:r>
    </w:p>
    <w:p w:rsidR="00060740" w:rsidRPr="00CA5AC7" w:rsidRDefault="00060740" w:rsidP="00060740">
      <w:r w:rsidRPr="00CA5AC7">
        <w:rPr>
          <w:rFonts w:hint="eastAsia"/>
        </w:rPr>
        <w:lastRenderedPageBreak/>
        <w:t>5. We go to school every morning.(</w:t>
      </w:r>
      <w:r w:rsidRPr="00CA5AC7">
        <w:rPr>
          <w:rFonts w:hint="eastAsia"/>
        </w:rPr>
        <w:t>改为否定句</w:t>
      </w:r>
      <w:r w:rsidRPr="00CA5AC7">
        <w:rPr>
          <w:rFonts w:hint="eastAsia"/>
        </w:rPr>
        <w:t xml:space="preserve">)  _______________________________________________________ </w:t>
      </w:r>
    </w:p>
    <w:p w:rsidR="00060740" w:rsidRPr="00CA5AC7" w:rsidRDefault="00060740" w:rsidP="00060740">
      <w:r w:rsidRPr="00CA5AC7">
        <w:rPr>
          <w:rFonts w:hint="eastAsia"/>
        </w:rPr>
        <w:t>6. He speaks English very well.(</w:t>
      </w:r>
      <w:r w:rsidRPr="00CA5AC7">
        <w:rPr>
          <w:rFonts w:hint="eastAsia"/>
        </w:rPr>
        <w:t>改为否定句</w:t>
      </w:r>
      <w:r w:rsidRPr="00CA5AC7">
        <w:rPr>
          <w:rFonts w:hint="eastAsia"/>
        </w:rPr>
        <w:t xml:space="preserve">)  ___________________________________________________ </w:t>
      </w:r>
    </w:p>
    <w:p w:rsidR="00060740" w:rsidRPr="00CA5AC7" w:rsidRDefault="00060740" w:rsidP="00060740">
      <w:r w:rsidRPr="00CA5AC7">
        <w:rPr>
          <w:rFonts w:hint="eastAsia"/>
        </w:rPr>
        <w:t>7. I like taking photos in the park.(</w:t>
      </w:r>
      <w:r w:rsidRPr="00CA5AC7">
        <w:rPr>
          <w:rFonts w:hint="eastAsia"/>
        </w:rPr>
        <w:t>对划线部分提问</w:t>
      </w:r>
      <w:r w:rsidRPr="00CA5AC7">
        <w:rPr>
          <w:rFonts w:hint="eastAsia"/>
        </w:rPr>
        <w:t xml:space="preserve">)  ________________________________________________________ </w:t>
      </w:r>
    </w:p>
    <w:p w:rsidR="00060740" w:rsidRPr="00CA5AC7" w:rsidRDefault="00060740" w:rsidP="00060740">
      <w:r w:rsidRPr="00CA5AC7">
        <w:rPr>
          <w:rFonts w:hint="eastAsia"/>
        </w:rPr>
        <w:t>8. John comes from Canada.(</w:t>
      </w:r>
      <w:r w:rsidRPr="00CA5AC7">
        <w:rPr>
          <w:rFonts w:hint="eastAsia"/>
        </w:rPr>
        <w:t>对划线部分提问</w:t>
      </w:r>
      <w:r w:rsidRPr="00CA5AC7">
        <w:rPr>
          <w:rFonts w:hint="eastAsia"/>
        </w:rPr>
        <w:t xml:space="preserve">) _________________________________________________ </w:t>
      </w:r>
    </w:p>
    <w:p w:rsidR="00060740" w:rsidRPr="00CA5AC7" w:rsidRDefault="00060740" w:rsidP="00060740">
      <w:r w:rsidRPr="00CA5AC7">
        <w:rPr>
          <w:rFonts w:hint="eastAsia"/>
        </w:rPr>
        <w:t>9. She is always a good student.(</w:t>
      </w:r>
      <w:r w:rsidRPr="00CA5AC7">
        <w:rPr>
          <w:rFonts w:hint="eastAsia"/>
        </w:rPr>
        <w:t>改为一般疑问句，作否定回答</w:t>
      </w:r>
      <w:r w:rsidRPr="00CA5AC7">
        <w:rPr>
          <w:rFonts w:hint="eastAsia"/>
        </w:rPr>
        <w:t xml:space="preserve">) ________________________________________________________  ________________________________  </w:t>
      </w:r>
    </w:p>
    <w:p w:rsidR="00060740" w:rsidRPr="00CA5AC7" w:rsidRDefault="00060740" w:rsidP="00060740">
      <w:r w:rsidRPr="00CA5AC7">
        <w:rPr>
          <w:rFonts w:hint="eastAsia"/>
        </w:rPr>
        <w:t>10. Simon and Daniel like going skating.(</w:t>
      </w:r>
      <w:r w:rsidRPr="00CA5AC7">
        <w:rPr>
          <w:rFonts w:hint="eastAsia"/>
        </w:rPr>
        <w:t>改为否定句</w:t>
      </w:r>
      <w:r w:rsidRPr="00CA5AC7">
        <w:rPr>
          <w:rFonts w:hint="eastAsia"/>
        </w:rPr>
        <w:t xml:space="preserve">)  ___________________________________________________ </w:t>
      </w:r>
    </w:p>
    <w:p w:rsidR="00060740" w:rsidRPr="00CA5AC7" w:rsidRDefault="00060740" w:rsidP="00060740">
      <w:pPr>
        <w:rPr>
          <w:b/>
        </w:rPr>
      </w:pPr>
      <w:r w:rsidRPr="00CA5AC7">
        <w:rPr>
          <w:rFonts w:hint="eastAsia"/>
          <w:b/>
        </w:rPr>
        <w:t>四、改错</w:t>
      </w:r>
      <w:r w:rsidRPr="00CA5AC7">
        <w:rPr>
          <w:rFonts w:hint="eastAsia"/>
          <w:b/>
        </w:rPr>
        <w:t>(</w:t>
      </w:r>
      <w:r w:rsidRPr="00CA5AC7">
        <w:rPr>
          <w:rFonts w:hint="eastAsia"/>
          <w:b/>
        </w:rPr>
        <w:t>划出错误的地方，将正确的写在横线上</w:t>
      </w:r>
      <w:r w:rsidRPr="00CA5AC7">
        <w:rPr>
          <w:rFonts w:hint="eastAsia"/>
          <w:b/>
        </w:rPr>
        <w:t xml:space="preserve">)  </w:t>
      </w:r>
    </w:p>
    <w:p w:rsidR="00060740" w:rsidRPr="00CA5AC7" w:rsidRDefault="00060740" w:rsidP="00060740">
      <w:r w:rsidRPr="00CA5AC7">
        <w:rPr>
          <w:rFonts w:hint="eastAsia"/>
        </w:rPr>
        <w:t xml:space="preserve">1. Is your brother speak English?        ___________ </w:t>
      </w:r>
    </w:p>
    <w:p w:rsidR="00060740" w:rsidRPr="00CA5AC7" w:rsidRDefault="00060740" w:rsidP="00060740">
      <w:r w:rsidRPr="00CA5AC7">
        <w:rPr>
          <w:rFonts w:hint="eastAsia"/>
        </w:rPr>
        <w:t>2. Does he likes going fishing?          ___________</w:t>
      </w:r>
    </w:p>
    <w:p w:rsidR="00060740" w:rsidRPr="00CA5AC7" w:rsidRDefault="00060740" w:rsidP="00060740">
      <w:r w:rsidRPr="00CA5AC7">
        <w:rPr>
          <w:rFonts w:hint="eastAsia"/>
        </w:rPr>
        <w:t>3. He likes play games after class.        ___________</w:t>
      </w:r>
      <w:r w:rsidRPr="00CA5AC7">
        <w:t xml:space="preserve"> </w:t>
      </w:r>
    </w:p>
    <w:p w:rsidR="00060740" w:rsidRPr="00CA5AC7" w:rsidRDefault="00060740" w:rsidP="00060740">
      <w:r w:rsidRPr="00CA5AC7">
        <w:t xml:space="preserve">4. Mr. Wu teachs us English.            ____________ </w:t>
      </w:r>
    </w:p>
    <w:p w:rsidR="00060740" w:rsidRPr="00CA5AC7" w:rsidRDefault="00060740" w:rsidP="00060740">
      <w:r w:rsidRPr="00CA5AC7">
        <w:t>5. She don’t do her homework on Sundays. ____________</w:t>
      </w:r>
    </w:p>
    <w:p w:rsidR="00060740" w:rsidRPr="00CA5AC7" w:rsidRDefault="00060740" w:rsidP="00060740">
      <w:pPr>
        <w:jc w:val="center"/>
        <w:rPr>
          <w:b/>
          <w:sz w:val="44"/>
          <w:szCs w:val="4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</w:t>
      </w:r>
      <w:r w:rsidRPr="00CA5AC7">
        <w:rPr>
          <w:rFonts w:hint="eastAsia"/>
          <w:b/>
          <w:sz w:val="44"/>
          <w:szCs w:val="44"/>
        </w:rPr>
        <w:t>现在进行时</w:t>
      </w:r>
    </w:p>
    <w:p w:rsidR="00060740" w:rsidRPr="00CA5AC7" w:rsidRDefault="00060740" w:rsidP="00060740">
      <w:pPr>
        <w:rPr>
          <w:b/>
        </w:rPr>
      </w:pPr>
      <w:r w:rsidRPr="00CA5AC7">
        <w:rPr>
          <w:rFonts w:hint="eastAsia"/>
          <w:b/>
        </w:rPr>
        <w:t>一、写出下列动词的现在分词：</w:t>
      </w:r>
      <w:r w:rsidRPr="00CA5AC7">
        <w:rPr>
          <w:rFonts w:hint="eastAsia"/>
          <w:b/>
        </w:rPr>
        <w:t xml:space="preserve">  </w:t>
      </w:r>
    </w:p>
    <w:p w:rsidR="00060740" w:rsidRPr="00CA5AC7" w:rsidRDefault="00060740" w:rsidP="00060740">
      <w:r w:rsidRPr="00CA5AC7">
        <w:rPr>
          <w:rFonts w:hint="eastAsia"/>
        </w:rPr>
        <w:t xml:space="preserve">play________ run__________ swim _________make__________ </w:t>
      </w:r>
    </w:p>
    <w:p w:rsidR="00060740" w:rsidRPr="00CA5AC7" w:rsidRDefault="00060740" w:rsidP="00060740">
      <w:r w:rsidRPr="00CA5AC7">
        <w:rPr>
          <w:rFonts w:hint="eastAsia"/>
        </w:rPr>
        <w:t xml:space="preserve">go_________ like________   write________  ski___________  </w:t>
      </w:r>
    </w:p>
    <w:p w:rsidR="00060740" w:rsidRPr="00CA5AC7" w:rsidRDefault="00060740" w:rsidP="00060740">
      <w:r w:rsidRPr="00CA5AC7">
        <w:rPr>
          <w:rFonts w:hint="eastAsia"/>
        </w:rPr>
        <w:t xml:space="preserve">read________ have_________ sing ________  dance_________ </w:t>
      </w:r>
    </w:p>
    <w:p w:rsidR="00060740" w:rsidRPr="00CA5AC7" w:rsidRDefault="00060740" w:rsidP="00060740">
      <w:r w:rsidRPr="00CA5AC7">
        <w:rPr>
          <w:rFonts w:hint="eastAsia"/>
        </w:rPr>
        <w:t xml:space="preserve">put_________ see________  buy _________   love__________  </w:t>
      </w:r>
    </w:p>
    <w:p w:rsidR="00060740" w:rsidRPr="00CA5AC7" w:rsidRDefault="00060740" w:rsidP="00060740">
      <w:r w:rsidRPr="00CA5AC7">
        <w:rPr>
          <w:rFonts w:hint="eastAsia"/>
        </w:rPr>
        <w:t xml:space="preserve">live_______  take_________ come ________   get_________ </w:t>
      </w:r>
    </w:p>
    <w:p w:rsidR="00060740" w:rsidRPr="00CA5AC7" w:rsidRDefault="00060740" w:rsidP="00060740">
      <w:r w:rsidRPr="00CA5AC7">
        <w:rPr>
          <w:rFonts w:hint="eastAsia"/>
        </w:rPr>
        <w:t xml:space="preserve">stop_________ sit ________  begin________  shop___________ </w:t>
      </w:r>
    </w:p>
    <w:p w:rsidR="00060740" w:rsidRPr="00CA5AC7" w:rsidRDefault="00060740" w:rsidP="00060740">
      <w:pPr>
        <w:rPr>
          <w:b/>
        </w:rPr>
      </w:pPr>
      <w:r w:rsidRPr="00CA5AC7">
        <w:rPr>
          <w:rFonts w:hint="eastAsia"/>
          <w:b/>
        </w:rPr>
        <w:t>二、用所给的动词的正确形式填空：</w:t>
      </w:r>
      <w:r w:rsidRPr="00CA5AC7">
        <w:rPr>
          <w:rFonts w:hint="eastAsia"/>
          <w:b/>
        </w:rPr>
        <w:t xml:space="preserve">  </w:t>
      </w:r>
    </w:p>
    <w:p w:rsidR="00060740" w:rsidRPr="00CA5AC7" w:rsidRDefault="00060740" w:rsidP="00060740">
      <w:r w:rsidRPr="00CA5AC7">
        <w:rPr>
          <w:rFonts w:hint="eastAsia"/>
        </w:rPr>
        <w:t xml:space="preserve">1.The boy __________________ ( draw)a picture now.  </w:t>
      </w:r>
    </w:p>
    <w:p w:rsidR="00060740" w:rsidRPr="00CA5AC7" w:rsidRDefault="00060740" w:rsidP="00060740">
      <w:r w:rsidRPr="00CA5AC7">
        <w:rPr>
          <w:rFonts w:hint="eastAsia"/>
        </w:rPr>
        <w:t xml:space="preserve">2. Listen .Some girls _______________ ( sing)in the classroom . </w:t>
      </w:r>
    </w:p>
    <w:p w:rsidR="00060740" w:rsidRPr="00CA5AC7" w:rsidRDefault="00060740" w:rsidP="00060740">
      <w:r w:rsidRPr="00CA5AC7">
        <w:rPr>
          <w:rFonts w:hint="eastAsia"/>
        </w:rPr>
        <w:t>3. My mot</w:t>
      </w:r>
      <w:r w:rsidRPr="00CA5AC7">
        <w:t xml:space="preserve">her _________________ ( cook )some nice food   now. </w:t>
      </w:r>
    </w:p>
    <w:p w:rsidR="00060740" w:rsidRPr="00CA5AC7" w:rsidRDefault="00060740" w:rsidP="00060740">
      <w:r w:rsidRPr="00CA5AC7">
        <w:t xml:space="preserve">4. What _____ you ______ ( do ) now?  </w:t>
      </w:r>
    </w:p>
    <w:p w:rsidR="00060740" w:rsidRPr="00CA5AC7" w:rsidRDefault="00060740" w:rsidP="00060740">
      <w:r w:rsidRPr="00CA5AC7">
        <w:t xml:space="preserve">5. Look . They ________( have) an English lesson . </w:t>
      </w:r>
    </w:p>
    <w:p w:rsidR="00060740" w:rsidRPr="00CA5AC7" w:rsidRDefault="00060740" w:rsidP="00060740">
      <w:r w:rsidRPr="00CA5AC7">
        <w:t xml:space="preserve">6.They ____________(not ,water) the flowers now.  </w:t>
      </w:r>
    </w:p>
    <w:p w:rsidR="00060740" w:rsidRPr="00CA5AC7" w:rsidRDefault="00060740" w:rsidP="00060740">
      <w:r w:rsidRPr="00CA5AC7">
        <w:t>7.Look! the girls ________________(dance )in the classroom</w:t>
      </w:r>
      <w:r w:rsidRPr="00CA5AC7">
        <w:rPr>
          <w:rFonts w:hint="eastAsia"/>
        </w:rPr>
        <w:t xml:space="preserve"> .  </w:t>
      </w:r>
    </w:p>
    <w:p w:rsidR="00060740" w:rsidRPr="00CA5AC7" w:rsidRDefault="00060740" w:rsidP="00060740">
      <w:r w:rsidRPr="00CA5AC7">
        <w:rPr>
          <w:rFonts w:hint="eastAsia"/>
        </w:rPr>
        <w:t xml:space="preserve">8.What is our granddaughter doing? She _________(listen ) to music.    </w:t>
      </w:r>
    </w:p>
    <w:p w:rsidR="00060740" w:rsidRPr="00CA5AC7" w:rsidRDefault="00060740" w:rsidP="00060740">
      <w:r w:rsidRPr="00CA5AC7">
        <w:rPr>
          <w:rFonts w:hint="eastAsia"/>
        </w:rPr>
        <w:t>9. It</w:t>
      </w:r>
      <w:r w:rsidRPr="00CA5AC7">
        <w:rPr>
          <w:rFonts w:hint="eastAsia"/>
        </w:rPr>
        <w:t>’</w:t>
      </w:r>
      <w:r w:rsidRPr="00CA5AC7">
        <w:rPr>
          <w:rFonts w:hint="eastAsia"/>
        </w:rPr>
        <w:t>s 5 o</w:t>
      </w:r>
      <w:r w:rsidRPr="00CA5AC7">
        <w:rPr>
          <w:rFonts w:hint="eastAsia"/>
        </w:rPr>
        <w:t>’</w:t>
      </w:r>
      <w:r w:rsidRPr="00CA5AC7">
        <w:rPr>
          <w:rFonts w:hint="eastAsia"/>
        </w:rPr>
        <w:t xml:space="preserve">clock now. We _______ (have)supper now </w:t>
      </w:r>
    </w:p>
    <w:p w:rsidR="00060740" w:rsidRPr="00CA5AC7" w:rsidRDefault="00060740" w:rsidP="00060740">
      <w:r w:rsidRPr="00CA5AC7">
        <w:rPr>
          <w:rFonts w:hint="eastAsia"/>
        </w:rPr>
        <w:t>10.___Helen________(wash )clothes? Yes ,she is .</w:t>
      </w:r>
    </w:p>
    <w:p w:rsidR="00060740" w:rsidRPr="00CA5AC7" w:rsidRDefault="00060740" w:rsidP="00060740">
      <w:pPr>
        <w:rPr>
          <w:b/>
        </w:rPr>
      </w:pPr>
      <w:r w:rsidRPr="00CA5AC7">
        <w:rPr>
          <w:rFonts w:hint="eastAsia"/>
          <w:b/>
        </w:rPr>
        <w:t>三、句型转换：</w:t>
      </w:r>
      <w:r w:rsidRPr="00CA5AC7">
        <w:rPr>
          <w:rFonts w:hint="eastAsia"/>
          <w:b/>
        </w:rPr>
        <w:t xml:space="preserve"> </w:t>
      </w:r>
    </w:p>
    <w:p w:rsidR="00060740" w:rsidRPr="00CA5AC7" w:rsidRDefault="00060740" w:rsidP="00060740">
      <w:r w:rsidRPr="00CA5AC7">
        <w:rPr>
          <w:rFonts w:hint="eastAsia"/>
        </w:rPr>
        <w:t>1. They are doing housework .(</w:t>
      </w:r>
      <w:r w:rsidRPr="00CA5AC7">
        <w:rPr>
          <w:rFonts w:hint="eastAsia"/>
        </w:rPr>
        <w:t>分别改成一般疑问句和否定句</w:t>
      </w:r>
      <w:r w:rsidRPr="00CA5AC7">
        <w:rPr>
          <w:rFonts w:hint="eastAsia"/>
        </w:rPr>
        <w:t xml:space="preserve">)  _____________________________________________________________ _____________________________________________________________  </w:t>
      </w:r>
    </w:p>
    <w:p w:rsidR="00060740" w:rsidRPr="00CA5AC7" w:rsidRDefault="00060740" w:rsidP="00060740">
      <w:r w:rsidRPr="00CA5AC7">
        <w:rPr>
          <w:rFonts w:hint="eastAsia"/>
        </w:rPr>
        <w:t>2</w:t>
      </w:r>
      <w:r w:rsidRPr="00CA5AC7">
        <w:rPr>
          <w:rFonts w:hint="eastAsia"/>
        </w:rPr>
        <w:t>．</w:t>
      </w:r>
      <w:r w:rsidRPr="00CA5AC7">
        <w:rPr>
          <w:rFonts w:hint="eastAsia"/>
        </w:rPr>
        <w:t xml:space="preserve">The students are cleaning the classroom . ( </w:t>
      </w:r>
      <w:r w:rsidRPr="00CA5AC7">
        <w:rPr>
          <w:rFonts w:hint="eastAsia"/>
        </w:rPr>
        <w:t>改一般疑问句并作肯定和否定回答</w:t>
      </w:r>
      <w:r w:rsidRPr="00CA5AC7">
        <w:rPr>
          <w:rFonts w:hint="eastAsia"/>
        </w:rPr>
        <w:t xml:space="preserve">) </w:t>
      </w:r>
      <w:r w:rsidRPr="00CA5AC7">
        <w:rPr>
          <w:rFonts w:hint="eastAsia"/>
        </w:rPr>
        <w:lastRenderedPageBreak/>
        <w:t xml:space="preserve">__________________________________________________________________________________________________________________________________ </w:t>
      </w:r>
    </w:p>
    <w:p w:rsidR="00060740" w:rsidRPr="00CA5AC7" w:rsidRDefault="00060740" w:rsidP="00060740">
      <w:r w:rsidRPr="00CA5AC7">
        <w:rPr>
          <w:rFonts w:hint="eastAsia"/>
        </w:rPr>
        <w:t>3</w:t>
      </w:r>
      <w:r w:rsidRPr="00CA5AC7">
        <w:rPr>
          <w:rFonts w:hint="eastAsia"/>
        </w:rPr>
        <w:t>．</w:t>
      </w:r>
      <w:r w:rsidRPr="00CA5AC7">
        <w:rPr>
          <w:rFonts w:hint="eastAsia"/>
        </w:rPr>
        <w:t>I</w:t>
      </w:r>
      <w:r w:rsidRPr="00CA5AC7">
        <w:rPr>
          <w:rFonts w:hint="eastAsia"/>
        </w:rPr>
        <w:t>’</w:t>
      </w:r>
      <w:r w:rsidRPr="00CA5AC7">
        <w:rPr>
          <w:rFonts w:hint="eastAsia"/>
        </w:rPr>
        <w:t>m playing the football in the playground .(</w:t>
      </w:r>
      <w:r w:rsidRPr="00CA5AC7">
        <w:rPr>
          <w:rFonts w:hint="eastAsia"/>
        </w:rPr>
        <w:t>对划线部分进行提问</w:t>
      </w:r>
      <w:r w:rsidRPr="00CA5AC7">
        <w:rPr>
          <w:rFonts w:hint="eastAsia"/>
        </w:rPr>
        <w:t xml:space="preserve">)  _________________________________________________________________ </w:t>
      </w:r>
    </w:p>
    <w:p w:rsidR="00060740" w:rsidRPr="00CA5AC7" w:rsidRDefault="00060740" w:rsidP="00060740">
      <w:r w:rsidRPr="00CA5AC7">
        <w:rPr>
          <w:rFonts w:hint="eastAsia"/>
        </w:rPr>
        <w:t>4</w:t>
      </w:r>
      <w:r w:rsidRPr="00CA5AC7">
        <w:rPr>
          <w:rFonts w:hint="eastAsia"/>
        </w:rPr>
        <w:t>．</w:t>
      </w:r>
      <w:r w:rsidRPr="00CA5AC7">
        <w:rPr>
          <w:rFonts w:hint="eastAsia"/>
        </w:rPr>
        <w:t>Tom is reading books in his study . (</w:t>
      </w:r>
      <w:r w:rsidRPr="00CA5AC7">
        <w:rPr>
          <w:rFonts w:hint="eastAsia"/>
        </w:rPr>
        <w:t>对划线部分进行提问</w:t>
      </w:r>
      <w:r w:rsidRPr="00CA5AC7">
        <w:rPr>
          <w:rFonts w:hint="eastAsia"/>
        </w:rPr>
        <w:t xml:space="preserve">)  </w:t>
      </w:r>
    </w:p>
    <w:p w:rsidR="00060740" w:rsidRPr="00CA5AC7" w:rsidRDefault="00060740" w:rsidP="00060740">
      <w:pPr>
        <w:jc w:val="center"/>
        <w:rPr>
          <w:b/>
          <w:sz w:val="44"/>
          <w:szCs w:val="4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</w:t>
      </w:r>
      <w:r w:rsidRPr="00CA5AC7">
        <w:rPr>
          <w:rFonts w:hint="eastAsia"/>
          <w:b/>
          <w:sz w:val="44"/>
          <w:szCs w:val="44"/>
        </w:rPr>
        <w:t>一般将来时</w:t>
      </w:r>
    </w:p>
    <w:p w:rsidR="00060740" w:rsidRPr="00CA5AC7" w:rsidRDefault="00060740" w:rsidP="00060740">
      <w:r w:rsidRPr="00CA5AC7">
        <w:rPr>
          <w:rFonts w:hint="eastAsia"/>
        </w:rPr>
        <w:t>1.</w:t>
      </w:r>
      <w:r w:rsidRPr="00CA5AC7">
        <w:rPr>
          <w:rFonts w:hint="eastAsia"/>
        </w:rPr>
        <w:t>我打算明天和朋友去野炊。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ind w:firstLineChars="200" w:firstLine="420"/>
      </w:pPr>
      <w:r w:rsidRPr="00CA5AC7">
        <w:rPr>
          <w:rFonts w:hint="eastAsia"/>
        </w:rPr>
        <w:t xml:space="preserve">I__ ____ ____ have a picnic with my friends. I ___ have a picnic with my friends. </w:t>
      </w:r>
    </w:p>
    <w:p w:rsidR="00060740" w:rsidRPr="00CA5AC7" w:rsidRDefault="00060740" w:rsidP="00060740">
      <w:r w:rsidRPr="00CA5AC7">
        <w:rPr>
          <w:rFonts w:hint="eastAsia"/>
        </w:rPr>
        <w:t>2.</w:t>
      </w:r>
      <w:r w:rsidRPr="00CA5AC7">
        <w:rPr>
          <w:rFonts w:hint="eastAsia"/>
        </w:rPr>
        <w:t>下个星期一你打算去干嘛</w:t>
      </w:r>
      <w:r w:rsidRPr="00CA5AC7">
        <w:rPr>
          <w:rFonts w:hint="eastAsia"/>
        </w:rPr>
        <w:t xml:space="preserve">? </w:t>
      </w:r>
      <w:r w:rsidRPr="00CA5AC7">
        <w:rPr>
          <w:rFonts w:hint="eastAsia"/>
        </w:rPr>
        <w:t>我想去打篮球。</w:t>
      </w:r>
    </w:p>
    <w:p w:rsidR="00060740" w:rsidRPr="00CA5AC7" w:rsidRDefault="00060740" w:rsidP="00060740">
      <w:pPr>
        <w:ind w:firstLineChars="150" w:firstLine="315"/>
      </w:pPr>
      <w:r w:rsidRPr="00CA5AC7">
        <w:rPr>
          <w:rFonts w:hint="eastAsia"/>
        </w:rPr>
        <w:t xml:space="preserve">What ____ _____ ____ ____ ____ next Monday?I ____ _____ ___ play basketball.  </w:t>
      </w:r>
    </w:p>
    <w:p w:rsidR="00060740" w:rsidRPr="00CA5AC7" w:rsidRDefault="00060740" w:rsidP="00060740">
      <w:pPr>
        <w:ind w:firstLineChars="150" w:firstLine="315"/>
      </w:pPr>
      <w:r w:rsidRPr="00CA5AC7">
        <w:rPr>
          <w:rFonts w:hint="eastAsia"/>
        </w:rPr>
        <w:t xml:space="preserve">What ________ you do next Monday? I ________ play basketball. </w:t>
      </w:r>
    </w:p>
    <w:p w:rsidR="00060740" w:rsidRPr="00CA5AC7" w:rsidRDefault="00060740" w:rsidP="00060740">
      <w:r w:rsidRPr="00CA5AC7">
        <w:rPr>
          <w:rFonts w:hint="eastAsia"/>
        </w:rPr>
        <w:t>3.</w:t>
      </w:r>
      <w:r w:rsidRPr="00CA5AC7">
        <w:rPr>
          <w:rFonts w:hint="eastAsia"/>
        </w:rPr>
        <w:t>你妈妈这个周末去购物吗？是，她要去买一些水果。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ind w:firstLineChars="200" w:firstLine="420"/>
      </w:pPr>
      <w:r w:rsidRPr="00CA5AC7">
        <w:rPr>
          <w:rFonts w:hint="eastAsia"/>
        </w:rPr>
        <w:t>____ your mother ____ ____ go shopping this ____? Yes, she ______.</w:t>
      </w:r>
    </w:p>
    <w:p w:rsidR="00060740" w:rsidRPr="00CA5AC7" w:rsidRDefault="00060740" w:rsidP="00060740">
      <w:pPr>
        <w:ind w:firstLineChars="150" w:firstLine="315"/>
      </w:pPr>
      <w:r w:rsidRPr="00CA5AC7">
        <w:rPr>
          <w:rFonts w:hint="eastAsia"/>
        </w:rPr>
        <w:t xml:space="preserve"> She ______ _______ ________ buy some fruit.  </w:t>
      </w:r>
    </w:p>
    <w:p w:rsidR="00060740" w:rsidRPr="00CA5AC7" w:rsidRDefault="00060740" w:rsidP="00060740">
      <w:r w:rsidRPr="00CA5AC7">
        <w:rPr>
          <w:rFonts w:hint="eastAsia"/>
        </w:rPr>
        <w:t>4.</w:t>
      </w:r>
      <w:r w:rsidRPr="00CA5AC7">
        <w:rPr>
          <w:rFonts w:hint="eastAsia"/>
        </w:rPr>
        <w:t>你们打算什么时候见面。</w:t>
      </w:r>
      <w:r w:rsidRPr="00CA5AC7">
        <w:rPr>
          <w:rFonts w:hint="eastAsia"/>
        </w:rPr>
        <w:t xml:space="preserve">  What time ____ you ______ _______ meet? </w:t>
      </w:r>
      <w:r w:rsidRPr="00CA5AC7">
        <w:rPr>
          <w:rFonts w:hint="eastAsia"/>
        </w:rPr>
        <w:t>改句</w:t>
      </w:r>
    </w:p>
    <w:p w:rsidR="00060740" w:rsidRPr="00CA5AC7" w:rsidRDefault="00060740" w:rsidP="00060740">
      <w:r w:rsidRPr="00CA5AC7">
        <w:rPr>
          <w:rFonts w:hint="eastAsia"/>
        </w:rPr>
        <w:t>5. Nancy is going to go camping.</w:t>
      </w:r>
      <w:r w:rsidRPr="00CA5AC7">
        <w:rPr>
          <w:rFonts w:hint="eastAsia"/>
        </w:rPr>
        <w:t>（改否定）</w:t>
      </w:r>
      <w:r w:rsidRPr="00CA5AC7">
        <w:rPr>
          <w:rFonts w:hint="eastAsia"/>
        </w:rPr>
        <w:t xml:space="preserve"> Nancy _______ going to go camping.</w:t>
      </w:r>
    </w:p>
    <w:p w:rsidR="00060740" w:rsidRPr="00CA5AC7" w:rsidRDefault="00060740" w:rsidP="00060740">
      <w:r w:rsidRPr="00CA5AC7">
        <w:rPr>
          <w:rFonts w:hint="eastAsia"/>
        </w:rPr>
        <w:t>6.I</w:t>
      </w:r>
      <w:r w:rsidRPr="00CA5AC7">
        <w:rPr>
          <w:rFonts w:hint="eastAsia"/>
        </w:rPr>
        <w:t>’</w:t>
      </w:r>
      <w:r w:rsidRPr="00CA5AC7">
        <w:rPr>
          <w:rFonts w:hint="eastAsia"/>
        </w:rPr>
        <w:t>ll go and join them.</w:t>
      </w:r>
      <w:r w:rsidRPr="00CA5AC7">
        <w:rPr>
          <w:rFonts w:hint="eastAsia"/>
        </w:rPr>
        <w:t>（改否定）</w:t>
      </w:r>
      <w:r w:rsidRPr="00CA5AC7">
        <w:rPr>
          <w:rFonts w:hint="eastAsia"/>
        </w:rPr>
        <w:t xml:space="preserve"> I _______ go ______ join them.  </w:t>
      </w:r>
    </w:p>
    <w:p w:rsidR="00060740" w:rsidRPr="00CA5AC7" w:rsidRDefault="00060740" w:rsidP="00060740">
      <w:r w:rsidRPr="00CA5AC7">
        <w:rPr>
          <w:rFonts w:hint="eastAsia"/>
        </w:rPr>
        <w:t>7. I</w:t>
      </w:r>
      <w:r w:rsidRPr="00CA5AC7">
        <w:rPr>
          <w:rFonts w:hint="eastAsia"/>
        </w:rPr>
        <w:t>’</w:t>
      </w:r>
      <w:r w:rsidRPr="00CA5AC7">
        <w:rPr>
          <w:rFonts w:hint="eastAsia"/>
        </w:rPr>
        <w:t>m going to get up at 6:30 tomorrow.</w:t>
      </w:r>
      <w:r w:rsidRPr="00CA5AC7">
        <w:rPr>
          <w:rFonts w:hint="eastAsia"/>
        </w:rPr>
        <w:t>（改一般疑问句）</w:t>
      </w:r>
    </w:p>
    <w:p w:rsidR="00060740" w:rsidRPr="00CA5AC7" w:rsidRDefault="00060740" w:rsidP="00060740">
      <w:pPr>
        <w:ind w:firstLineChars="200" w:firstLine="420"/>
      </w:pPr>
      <w:r w:rsidRPr="00CA5AC7">
        <w:rPr>
          <w:rFonts w:hint="eastAsia"/>
        </w:rPr>
        <w:t xml:space="preserve"> ________ _______ ________ to get up at 6:30 tomorrow? </w:t>
      </w:r>
    </w:p>
    <w:p w:rsidR="00060740" w:rsidRPr="00CA5AC7" w:rsidRDefault="00060740" w:rsidP="00060740">
      <w:r w:rsidRPr="00CA5AC7">
        <w:rPr>
          <w:rFonts w:hint="eastAsia"/>
        </w:rPr>
        <w:t>8.We will meet at the bus stop at 10:30.</w:t>
      </w:r>
      <w:r w:rsidRPr="00CA5AC7">
        <w:rPr>
          <w:rFonts w:hint="eastAsia"/>
        </w:rPr>
        <w:t>（改一般疑问句）</w:t>
      </w:r>
      <w:r w:rsidRPr="00CA5AC7">
        <w:rPr>
          <w:rFonts w:hint="eastAsia"/>
        </w:rPr>
        <w:t xml:space="preserve"> </w:t>
      </w:r>
    </w:p>
    <w:p w:rsidR="00060740" w:rsidRPr="00CA5AC7" w:rsidRDefault="00060740" w:rsidP="00060740">
      <w:pPr>
        <w:ind w:firstLineChars="200" w:firstLine="420"/>
      </w:pPr>
      <w:r w:rsidRPr="00CA5AC7">
        <w:rPr>
          <w:rFonts w:hint="eastAsia"/>
        </w:rPr>
        <w:t xml:space="preserve">_____ _____ meet at the bus stop at 10:30.  </w:t>
      </w:r>
    </w:p>
    <w:p w:rsidR="00060740" w:rsidRPr="00CA5AC7" w:rsidRDefault="00060740" w:rsidP="00060740">
      <w:r w:rsidRPr="00CA5AC7">
        <w:rPr>
          <w:rFonts w:hint="eastAsia"/>
        </w:rPr>
        <w:t>9.She is going to</w:t>
      </w:r>
      <w:r w:rsidRPr="00CA5AC7">
        <w:rPr>
          <w:rFonts w:hint="eastAsia"/>
          <w:u w:val="single"/>
        </w:rPr>
        <w:t xml:space="preserve"> listen to music</w:t>
      </w:r>
      <w:r w:rsidRPr="00CA5AC7">
        <w:rPr>
          <w:rFonts w:hint="eastAsia"/>
        </w:rPr>
        <w:t xml:space="preserve"> after school.</w:t>
      </w:r>
      <w:r w:rsidRPr="00CA5AC7">
        <w:rPr>
          <w:rFonts w:hint="eastAsia"/>
        </w:rPr>
        <w:t>（对划线部分提问）</w:t>
      </w:r>
      <w:r w:rsidRPr="00CA5AC7">
        <w:rPr>
          <w:rFonts w:hint="eastAsia"/>
        </w:rPr>
        <w:t xml:space="preserve"> </w:t>
      </w:r>
    </w:p>
    <w:p w:rsidR="00060740" w:rsidRPr="00CA5AC7" w:rsidRDefault="00060740" w:rsidP="00060740">
      <w:r w:rsidRPr="00CA5AC7">
        <w:rPr>
          <w:rFonts w:hint="eastAsia"/>
        </w:rPr>
        <w:t>_____ _______ she ________ ________ _________ after school?</w:t>
      </w:r>
    </w:p>
    <w:p w:rsidR="00060740" w:rsidRPr="00CA5AC7" w:rsidRDefault="00060740" w:rsidP="00060740">
      <w:r w:rsidRPr="00CA5AC7">
        <w:rPr>
          <w:rFonts w:hint="eastAsia"/>
        </w:rPr>
        <w:t>10</w:t>
      </w:r>
      <w:r w:rsidRPr="00CA5AC7">
        <w:rPr>
          <w:rFonts w:hint="eastAsia"/>
        </w:rPr>
        <w:t>．</w:t>
      </w:r>
      <w:r w:rsidRPr="00CA5AC7">
        <w:rPr>
          <w:rFonts w:hint="eastAsia"/>
          <w:u w:val="single"/>
        </w:rPr>
        <w:t>My father and mother</w:t>
      </w:r>
      <w:r w:rsidRPr="00CA5AC7">
        <w:rPr>
          <w:rFonts w:hint="eastAsia"/>
        </w:rPr>
        <w:t xml:space="preserve"> are going to see a play the day after tomorrow.(</w:t>
      </w:r>
      <w:r w:rsidRPr="00CA5AC7">
        <w:rPr>
          <w:rFonts w:hint="eastAsia"/>
        </w:rPr>
        <w:t>同上</w:t>
      </w:r>
      <w:r w:rsidRPr="00CA5AC7">
        <w:rPr>
          <w:rFonts w:hint="eastAsia"/>
        </w:rPr>
        <w:t xml:space="preserve">) _________ _________ going to see a play the day after tomorrow. </w:t>
      </w:r>
    </w:p>
    <w:p w:rsidR="00060740" w:rsidRPr="00CA5AC7" w:rsidRDefault="00060740" w:rsidP="00060740">
      <w:pPr>
        <w:numPr>
          <w:ilvl w:val="1"/>
          <w:numId w:val="1"/>
        </w:numPr>
      </w:pPr>
      <w:r w:rsidRPr="00CA5AC7">
        <w:rPr>
          <w:rFonts w:hint="eastAsia"/>
        </w:rPr>
        <w:t>用所给词的适当形式填空。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11. Today is a sunny day. We ______________ (have) a picnic this afternoon.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12. My brother _______________ (go) </w:t>
      </w:r>
      <w:r w:rsidRPr="00CA5AC7">
        <w:t xml:space="preserve">to Shanghai next week.  </w:t>
      </w:r>
    </w:p>
    <w:p w:rsidR="00060740" w:rsidRPr="00CA5AC7" w:rsidRDefault="00060740" w:rsidP="00060740">
      <w:pPr>
        <w:ind w:left="420"/>
      </w:pPr>
      <w:r w:rsidRPr="00CA5AC7">
        <w:t>13. Tom often __________(go) to school on foot. But today is rain.</w:t>
      </w:r>
    </w:p>
    <w:p w:rsidR="00060740" w:rsidRPr="00CA5AC7" w:rsidRDefault="00060740" w:rsidP="00060740">
      <w:pPr>
        <w:ind w:leftChars="200" w:left="420" w:firstLineChars="150" w:firstLine="315"/>
      </w:pPr>
      <w:r w:rsidRPr="00CA5AC7">
        <w:t xml:space="preserve">He _________ (go) to school by bike.  </w:t>
      </w:r>
    </w:p>
    <w:p w:rsidR="00060740" w:rsidRPr="00CA5AC7" w:rsidRDefault="00060740" w:rsidP="00060740">
      <w:pPr>
        <w:ind w:left="420"/>
      </w:pPr>
      <w:r w:rsidRPr="00CA5AC7">
        <w:t>14. I ________________ (plan) for my study now.</w:t>
      </w:r>
    </w:p>
    <w:p w:rsidR="00060740" w:rsidRPr="00CA5AC7" w:rsidRDefault="00060740" w:rsidP="00060740">
      <w:pPr>
        <w:ind w:left="420"/>
      </w:pPr>
      <w:r w:rsidRPr="00CA5AC7">
        <w:t xml:space="preserve">15. It’s Friday today. What __she ______ (do) this weekend? </w:t>
      </w:r>
    </w:p>
    <w:p w:rsidR="00060740" w:rsidRPr="00CA5AC7" w:rsidRDefault="00060740" w:rsidP="00060740">
      <w:pPr>
        <w:ind w:left="420"/>
      </w:pPr>
      <w:r w:rsidRPr="00CA5AC7">
        <w:t xml:space="preserve">She __________ (watch) TV and __________ (catch) insects.  </w:t>
      </w:r>
    </w:p>
    <w:p w:rsidR="00060740" w:rsidRPr="00CA5AC7" w:rsidRDefault="00060740" w:rsidP="00060740">
      <w:pPr>
        <w:ind w:left="420"/>
      </w:pPr>
      <w:r w:rsidRPr="00CA5AC7">
        <w:t xml:space="preserve">16. What ______________ (do) next Sunday? I ______________ (milk) cows. </w:t>
      </w:r>
    </w:p>
    <w:p w:rsidR="00060740" w:rsidRPr="00CA5AC7" w:rsidRDefault="00060740" w:rsidP="00060740">
      <w:pPr>
        <w:jc w:val="center"/>
        <w:rPr>
          <w:b/>
          <w:sz w:val="44"/>
          <w:szCs w:val="44"/>
        </w:rPr>
      </w:pPr>
      <w:r w:rsidRPr="00CA5AC7">
        <w:rPr>
          <w:rFonts w:hint="eastAsia"/>
          <w:b/>
          <w:sz w:val="44"/>
          <w:szCs w:val="44"/>
        </w:rPr>
        <w:t>专项训练</w:t>
      </w:r>
      <w:r w:rsidRPr="00CA5AC7">
        <w:rPr>
          <w:rFonts w:hint="eastAsia"/>
          <w:b/>
          <w:sz w:val="44"/>
          <w:szCs w:val="44"/>
        </w:rPr>
        <w:t>---</w:t>
      </w:r>
      <w:r w:rsidRPr="00CA5AC7">
        <w:rPr>
          <w:rFonts w:hint="eastAsia"/>
          <w:b/>
          <w:sz w:val="44"/>
          <w:szCs w:val="44"/>
        </w:rPr>
        <w:t>一般过去时</w:t>
      </w:r>
    </w:p>
    <w:p w:rsidR="00060740" w:rsidRPr="00CA5AC7" w:rsidRDefault="00060740" w:rsidP="00060740">
      <w:pPr>
        <w:ind w:left="420"/>
        <w:rPr>
          <w:b/>
        </w:rPr>
      </w:pPr>
      <w:r w:rsidRPr="00CA5AC7">
        <w:rPr>
          <w:rFonts w:hint="eastAsia"/>
          <w:b/>
        </w:rPr>
        <w:t>写出下列动词的过去式</w:t>
      </w:r>
      <w:r w:rsidRPr="00CA5AC7">
        <w:rPr>
          <w:rFonts w:hint="eastAsia"/>
          <w:b/>
        </w:rPr>
        <w:t xml:space="preserve">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is\am_________ fly_______ plant________ are ________ drink_________ play_______   go________ make ________ does_________ dance________ worry________ ask _____   taste_________   eat__________ draw________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put ______   throw________ kick_________  pass_______   do ________ </w:t>
      </w:r>
    </w:p>
    <w:p w:rsidR="00060740" w:rsidRPr="00CA5AC7" w:rsidRDefault="00060740" w:rsidP="00060740">
      <w:pPr>
        <w:ind w:left="420"/>
        <w:rPr>
          <w:b/>
          <w:sz w:val="36"/>
          <w:szCs w:val="36"/>
        </w:rPr>
      </w:pPr>
      <w:r w:rsidRPr="00CA5AC7">
        <w:rPr>
          <w:rFonts w:hint="eastAsia"/>
          <w:b/>
          <w:sz w:val="36"/>
          <w:szCs w:val="36"/>
        </w:rPr>
        <w:t>Be</w:t>
      </w:r>
      <w:r w:rsidRPr="00CA5AC7">
        <w:rPr>
          <w:rFonts w:hint="eastAsia"/>
          <w:b/>
          <w:sz w:val="36"/>
          <w:szCs w:val="36"/>
        </w:rPr>
        <w:t>动词的过去时（</w:t>
      </w:r>
      <w:r w:rsidRPr="00CA5AC7">
        <w:rPr>
          <w:rFonts w:hint="eastAsia"/>
          <w:b/>
          <w:sz w:val="36"/>
          <w:szCs w:val="36"/>
        </w:rPr>
        <w:t>1</w:t>
      </w:r>
      <w:r w:rsidRPr="00CA5AC7">
        <w:rPr>
          <w:rFonts w:hint="eastAsia"/>
          <w:b/>
          <w:sz w:val="36"/>
          <w:szCs w:val="36"/>
        </w:rPr>
        <w:t>）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lastRenderedPageBreak/>
        <w:t xml:space="preserve"> </w:t>
      </w:r>
      <w:r w:rsidRPr="00CA5AC7">
        <w:rPr>
          <w:rFonts w:hint="eastAsia"/>
        </w:rPr>
        <w:t>一、</w:t>
      </w:r>
      <w:r w:rsidRPr="00CA5AC7">
        <w:rPr>
          <w:rFonts w:hint="eastAsia"/>
        </w:rPr>
        <w:t xml:space="preserve"> </w:t>
      </w:r>
      <w:r w:rsidRPr="00CA5AC7">
        <w:rPr>
          <w:rFonts w:hint="eastAsia"/>
        </w:rPr>
        <w:t>用</w:t>
      </w:r>
      <w:r w:rsidRPr="00CA5AC7">
        <w:rPr>
          <w:rFonts w:hint="eastAsia"/>
        </w:rPr>
        <w:t>be</w:t>
      </w:r>
      <w:r w:rsidRPr="00CA5AC7">
        <w:rPr>
          <w:rFonts w:hint="eastAsia"/>
        </w:rPr>
        <w:t>动词的适当形式填空</w:t>
      </w:r>
      <w:r w:rsidRPr="00CA5AC7">
        <w:rPr>
          <w:rFonts w:hint="eastAsia"/>
        </w:rPr>
        <w:t xml:space="preserve">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1. I _______ at school just now.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2. He ________ at the camp last week.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3. We ________ students two years ago.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4. They ________ on the farm a moment ago.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5. Yang Ling ________ eleven years old last year.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6. There ________ an apple on the plate yesterday.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 7. There ________ some milk in the fridge on Sunday.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8. The mobile phone _______ on the sofa yesterday evening.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二、</w:t>
      </w:r>
      <w:r w:rsidRPr="00CA5AC7">
        <w:rPr>
          <w:rFonts w:hint="eastAsia"/>
        </w:rPr>
        <w:t xml:space="preserve"> </w:t>
      </w:r>
      <w:r w:rsidRPr="00CA5AC7">
        <w:rPr>
          <w:rFonts w:hint="eastAsia"/>
        </w:rPr>
        <w:t>句型转换</w:t>
      </w:r>
      <w:r w:rsidRPr="00CA5AC7">
        <w:rPr>
          <w:rFonts w:hint="eastAsia"/>
        </w:rPr>
        <w:t xml:space="preserve">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1. It was exciting.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 </w:t>
      </w:r>
      <w:r w:rsidRPr="00CA5AC7">
        <w:rPr>
          <w:rFonts w:hint="eastAsia"/>
        </w:rPr>
        <w:t>否定句：</w:t>
      </w:r>
      <w:r w:rsidRPr="00CA5AC7">
        <w:rPr>
          <w:rFonts w:hint="eastAsia"/>
        </w:rPr>
        <w:t xml:space="preserve">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一般疑问句：</w:t>
      </w:r>
      <w:r w:rsidRPr="00CA5AC7">
        <w:rPr>
          <w:rFonts w:hint="eastAsia"/>
        </w:rPr>
        <w:t xml:space="preserve">____________________________________________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肯、否定回答：</w:t>
      </w:r>
      <w:r w:rsidRPr="00CA5AC7">
        <w:rPr>
          <w:rFonts w:hint="eastAsia"/>
        </w:rPr>
        <w:t xml:space="preserve">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2. All the students were very excited.   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否定句：</w:t>
      </w:r>
      <w:r w:rsidRPr="00CA5AC7">
        <w:rPr>
          <w:rFonts w:hint="eastAsia"/>
        </w:rPr>
        <w:t xml:space="preserve">________________________________________________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一般疑问句：</w:t>
      </w:r>
      <w:r w:rsidRPr="00CA5AC7">
        <w:rPr>
          <w:rFonts w:hint="eastAsia"/>
        </w:rPr>
        <w:t xml:space="preserve">____________________________________________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肯、否定回答：</w:t>
      </w:r>
      <w:r w:rsidRPr="00CA5AC7">
        <w:rPr>
          <w:rFonts w:hint="eastAsia"/>
        </w:rPr>
        <w:t xml:space="preserve">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3. They were in his pocket.   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否定句：</w:t>
      </w:r>
      <w:r w:rsidRPr="00CA5AC7">
        <w:rPr>
          <w:rFonts w:hint="eastAsia"/>
        </w:rPr>
        <w:t xml:space="preserve">________________________________________________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一般疑问句：</w:t>
      </w:r>
      <w:r w:rsidRPr="00CA5AC7">
        <w:rPr>
          <w:rFonts w:hint="eastAsia"/>
        </w:rPr>
        <w:t xml:space="preserve">____________________________________________ </w:t>
      </w:r>
    </w:p>
    <w:p w:rsidR="00060740" w:rsidRPr="00CA5AC7" w:rsidRDefault="00060740" w:rsidP="00060740">
      <w:pPr>
        <w:rPr>
          <w:b/>
          <w:sz w:val="36"/>
          <w:szCs w:val="36"/>
        </w:rPr>
      </w:pPr>
      <w:r w:rsidRPr="00CA5AC7">
        <w:rPr>
          <w:rFonts w:hint="eastAsia"/>
          <w:b/>
          <w:sz w:val="36"/>
          <w:szCs w:val="36"/>
        </w:rPr>
        <w:t>Be</w:t>
      </w:r>
      <w:r w:rsidRPr="00CA5AC7">
        <w:rPr>
          <w:rFonts w:hint="eastAsia"/>
          <w:b/>
          <w:sz w:val="36"/>
          <w:szCs w:val="36"/>
        </w:rPr>
        <w:t>动词的过去时（</w:t>
      </w:r>
      <w:r w:rsidRPr="00CA5AC7">
        <w:rPr>
          <w:rFonts w:hint="eastAsia"/>
          <w:b/>
          <w:sz w:val="36"/>
          <w:szCs w:val="36"/>
        </w:rPr>
        <w:t>2</w:t>
      </w:r>
      <w:r w:rsidRPr="00CA5AC7">
        <w:rPr>
          <w:rFonts w:hint="eastAsia"/>
          <w:b/>
          <w:sz w:val="36"/>
          <w:szCs w:val="36"/>
        </w:rPr>
        <w:t>）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 </w:t>
      </w:r>
      <w:r w:rsidRPr="00CA5AC7">
        <w:rPr>
          <w:rFonts w:hint="eastAsia"/>
        </w:rPr>
        <w:t>一、用</w:t>
      </w:r>
      <w:r w:rsidRPr="00CA5AC7">
        <w:rPr>
          <w:rFonts w:hint="eastAsia"/>
        </w:rPr>
        <w:t>be</w:t>
      </w:r>
      <w:r w:rsidRPr="00CA5AC7">
        <w:rPr>
          <w:rFonts w:hint="eastAsia"/>
        </w:rPr>
        <w:t>动词的适当形式填空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1</w:t>
      </w:r>
      <w:r w:rsidRPr="00CA5AC7">
        <w:t xml:space="preserve">. I ______ an English teacher now. </w:t>
      </w:r>
    </w:p>
    <w:p w:rsidR="00060740" w:rsidRPr="00CA5AC7" w:rsidRDefault="00060740" w:rsidP="00060740">
      <w:pPr>
        <w:ind w:left="420"/>
      </w:pPr>
      <w:r w:rsidRPr="00CA5AC7">
        <w:t xml:space="preserve">2. She _______ happy yesterday. </w:t>
      </w:r>
    </w:p>
    <w:p w:rsidR="00060740" w:rsidRPr="00CA5AC7" w:rsidRDefault="00060740" w:rsidP="00060740">
      <w:pPr>
        <w:ind w:left="420"/>
      </w:pPr>
      <w:r w:rsidRPr="00CA5AC7">
        <w:t xml:space="preserve">3. They _______ glad to see each other last month. </w:t>
      </w:r>
    </w:p>
    <w:p w:rsidR="00060740" w:rsidRPr="00CA5AC7" w:rsidRDefault="00060740" w:rsidP="00060740">
      <w:pPr>
        <w:ind w:left="420"/>
      </w:pPr>
      <w:r w:rsidRPr="00CA5AC7">
        <w:t xml:space="preserve">4. Helen and Nancy ________ good friends.  </w:t>
      </w:r>
    </w:p>
    <w:p w:rsidR="00060740" w:rsidRPr="00CA5AC7" w:rsidRDefault="00060740" w:rsidP="00060740">
      <w:pPr>
        <w:ind w:left="420"/>
      </w:pPr>
      <w:r w:rsidRPr="00CA5AC7">
        <w:t>5. The little dog _____ two years old this year.</w:t>
      </w:r>
    </w:p>
    <w:p w:rsidR="00060740" w:rsidRPr="00CA5AC7" w:rsidRDefault="00060740" w:rsidP="00060740">
      <w:pPr>
        <w:ind w:left="420"/>
      </w:pPr>
      <w:r w:rsidRPr="00CA5AC7">
        <w:t xml:space="preserve">6. Look, there ________ lots of grapes here. </w:t>
      </w:r>
      <w:r w:rsidRPr="00CA5AC7">
        <w:rPr>
          <w:rFonts w:hint="eastAsia"/>
        </w:rPr>
        <w:t xml:space="preserve">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7. There ________ a sign on the chair on Monday..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8. Today _____ the second of June. Yesterday ______ the first of June. It _____ Children</w:t>
      </w:r>
      <w:r w:rsidRPr="00CA5AC7">
        <w:rPr>
          <w:rFonts w:hint="eastAsia"/>
        </w:rPr>
        <w:t>’</w:t>
      </w:r>
      <w:r w:rsidRPr="00CA5AC7">
        <w:rPr>
          <w:rFonts w:hint="eastAsia"/>
        </w:rPr>
        <w:t xml:space="preserve">s Day. All the students ______ very excited.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二、句型转换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1. There was a car in front of the house just now.   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否定句：</w:t>
      </w:r>
      <w:r w:rsidRPr="00CA5AC7">
        <w:rPr>
          <w:rFonts w:hint="eastAsia"/>
        </w:rPr>
        <w:t xml:space="preserve">________________________________________________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一般疑问句：</w:t>
      </w:r>
      <w:r w:rsidRPr="00CA5AC7">
        <w:rPr>
          <w:rFonts w:hint="eastAsia"/>
        </w:rPr>
        <w:t xml:space="preserve">____________________________________________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肯、否定回答：</w:t>
      </w:r>
      <w:r w:rsidRPr="00CA5AC7">
        <w:rPr>
          <w:rFonts w:hint="eastAsia"/>
        </w:rPr>
        <w:t xml:space="preserve">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肯、否定回答：</w:t>
      </w:r>
      <w:r w:rsidRPr="00CA5AC7">
        <w:rPr>
          <w:rFonts w:hint="eastAsia"/>
        </w:rPr>
        <w:t xml:space="preserve">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三、</w:t>
      </w:r>
      <w:r w:rsidRPr="00CA5AC7">
        <w:rPr>
          <w:rFonts w:hint="eastAsia"/>
        </w:rPr>
        <w:t xml:space="preserve"> </w:t>
      </w:r>
      <w:r w:rsidRPr="00CA5AC7">
        <w:rPr>
          <w:rFonts w:hint="eastAsia"/>
        </w:rPr>
        <w:t>中译英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1</w:t>
      </w:r>
      <w:r w:rsidRPr="00CA5AC7">
        <w:rPr>
          <w:rFonts w:hint="eastAsia"/>
        </w:rPr>
        <w:t>．我的故事书刚才还在手表旁边。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>_______________________________________________________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 2</w:t>
      </w:r>
      <w:r w:rsidRPr="00CA5AC7">
        <w:rPr>
          <w:rFonts w:hint="eastAsia"/>
        </w:rPr>
        <w:t>．他们的外套上个礼拜放在卧室里了。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_______________________________________________________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lastRenderedPageBreak/>
        <w:t>3</w:t>
      </w:r>
      <w:r w:rsidRPr="00CA5AC7">
        <w:rPr>
          <w:rFonts w:hint="eastAsia"/>
        </w:rPr>
        <w:t>．一会以前花园里有两只小鸟。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ind w:left="420"/>
      </w:pPr>
      <w:r w:rsidRPr="00CA5AC7">
        <w:rPr>
          <w:rFonts w:hint="eastAsia"/>
        </w:rPr>
        <w:t xml:space="preserve">______________________________________________________ </w:t>
      </w:r>
    </w:p>
    <w:p w:rsidR="00060740" w:rsidRPr="00CA5AC7" w:rsidRDefault="00060740" w:rsidP="00060740">
      <w:pPr>
        <w:jc w:val="center"/>
        <w:rPr>
          <w:b/>
          <w:sz w:val="36"/>
          <w:szCs w:val="36"/>
        </w:rPr>
      </w:pPr>
    </w:p>
    <w:p w:rsidR="00060740" w:rsidRPr="00CA5AC7" w:rsidRDefault="00060740" w:rsidP="00060740">
      <w:pPr>
        <w:jc w:val="center"/>
        <w:rPr>
          <w:b/>
          <w:sz w:val="36"/>
          <w:szCs w:val="36"/>
        </w:rPr>
      </w:pPr>
    </w:p>
    <w:p w:rsidR="00060740" w:rsidRPr="00CA5AC7" w:rsidRDefault="00060740" w:rsidP="00060740">
      <w:pPr>
        <w:jc w:val="center"/>
        <w:rPr>
          <w:b/>
          <w:sz w:val="36"/>
          <w:szCs w:val="36"/>
        </w:rPr>
      </w:pPr>
    </w:p>
    <w:p w:rsidR="00060740" w:rsidRPr="00CA5AC7" w:rsidRDefault="00060740" w:rsidP="00060740">
      <w:pPr>
        <w:rPr>
          <w:b/>
        </w:rPr>
      </w:pPr>
      <w:r w:rsidRPr="00CA5AC7">
        <w:rPr>
          <w:rFonts w:hint="eastAsia"/>
          <w:b/>
          <w:sz w:val="36"/>
          <w:szCs w:val="36"/>
        </w:rPr>
        <w:t>行为动词的过去时（</w:t>
      </w:r>
      <w:r w:rsidRPr="00CA5AC7">
        <w:rPr>
          <w:rFonts w:hint="eastAsia"/>
          <w:b/>
          <w:sz w:val="36"/>
          <w:szCs w:val="36"/>
        </w:rPr>
        <w:t>1</w:t>
      </w:r>
      <w:r w:rsidRPr="00CA5AC7">
        <w:rPr>
          <w:rFonts w:hint="eastAsia"/>
          <w:b/>
          <w:sz w:val="36"/>
          <w:szCs w:val="36"/>
        </w:rPr>
        <w:t>）</w:t>
      </w:r>
    </w:p>
    <w:p w:rsidR="00060740" w:rsidRPr="00CA5AC7" w:rsidRDefault="00060740" w:rsidP="00060740">
      <w:pPr>
        <w:ind w:left="420"/>
        <w:rPr>
          <w:b/>
        </w:rPr>
      </w:pPr>
      <w:r w:rsidRPr="00CA5AC7">
        <w:rPr>
          <w:rFonts w:hint="eastAsia"/>
          <w:b/>
        </w:rPr>
        <w:t>一、用行为动词的适当形式填空</w:t>
      </w:r>
      <w:r w:rsidRPr="00CA5AC7">
        <w:rPr>
          <w:rFonts w:hint="eastAsia"/>
          <w:b/>
        </w:rPr>
        <w:t xml:space="preserve">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1. He _________ (live) in Wuxi two years a</w:t>
      </w:r>
      <w:r w:rsidRPr="00CA5AC7">
        <w:t xml:space="preserve">go.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 xml:space="preserve">2. The cat ________ (eat) a bird last night.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 xml:space="preserve">3. We _______ (have) a party last Halloween.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 xml:space="preserve"> 4. Nancy ________ (pick) up oranges on the farm last week.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 xml:space="preserve">5. I ________ (make) a model ship with Mike yesterday.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>6. They ________ (play) chess in the classroom</w:t>
      </w:r>
      <w:r w:rsidRPr="00CA5AC7">
        <w:rPr>
          <w:rFonts w:hint="eastAsia"/>
        </w:rPr>
        <w:t xml:space="preserve"> last PE lesson.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7. My mother _______ (cook) a nice food last Spring Festival.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8. The girls ________ (sing) and _______ (dance) at the party. </w:t>
      </w:r>
    </w:p>
    <w:p w:rsidR="00060740" w:rsidRPr="00CA5AC7" w:rsidRDefault="00060740" w:rsidP="00060740">
      <w:pPr>
        <w:spacing w:line="400" w:lineRule="exact"/>
        <w:ind w:left="420"/>
        <w:rPr>
          <w:b/>
        </w:rPr>
      </w:pPr>
      <w:r w:rsidRPr="00CA5AC7">
        <w:rPr>
          <w:rFonts w:hint="eastAsia"/>
          <w:b/>
        </w:rPr>
        <w:t>二、句型转换</w:t>
      </w:r>
      <w:r w:rsidRPr="00CA5AC7">
        <w:rPr>
          <w:rFonts w:hint="eastAsia"/>
          <w:b/>
        </w:rPr>
        <w:t xml:space="preserve">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 1. Su Hai took some photos at the Sports day.  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 </w:t>
      </w:r>
      <w:r w:rsidRPr="00CA5AC7">
        <w:rPr>
          <w:rFonts w:hint="eastAsia"/>
        </w:rPr>
        <w:t>否定句：</w:t>
      </w:r>
      <w:r w:rsidRPr="00CA5AC7">
        <w:rPr>
          <w:rFonts w:hint="eastAsia"/>
        </w:rPr>
        <w:t>________________________________________________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 </w:t>
      </w:r>
      <w:r w:rsidRPr="00CA5AC7">
        <w:rPr>
          <w:rFonts w:hint="eastAsia"/>
        </w:rPr>
        <w:t>一般疑问句：</w:t>
      </w:r>
      <w:r w:rsidRPr="00CA5AC7">
        <w:rPr>
          <w:rFonts w:hint="eastAsia"/>
        </w:rPr>
        <w:t xml:space="preserve">____________________________________________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肯、否定回答：</w:t>
      </w:r>
      <w:r w:rsidRPr="00CA5AC7">
        <w:rPr>
          <w:rFonts w:hint="eastAsia"/>
        </w:rPr>
        <w:t xml:space="preserve">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2. Nancy went to school early.   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否定句：</w:t>
      </w:r>
      <w:r w:rsidRPr="00CA5AC7">
        <w:rPr>
          <w:rFonts w:hint="eastAsia"/>
        </w:rPr>
        <w:t xml:space="preserve">________________________________________________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一般疑问句：</w:t>
      </w:r>
      <w:r w:rsidRPr="00CA5AC7">
        <w:rPr>
          <w:rFonts w:hint="eastAsia"/>
        </w:rPr>
        <w:t xml:space="preserve">____________________________________________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肯、否定回答：</w:t>
      </w:r>
      <w:r w:rsidRPr="00CA5AC7">
        <w:rPr>
          <w:rFonts w:hint="eastAsia"/>
        </w:rPr>
        <w:t xml:space="preserve">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3. We sang some English songs.   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否定句：</w:t>
      </w:r>
      <w:r w:rsidRPr="00CA5AC7">
        <w:rPr>
          <w:rFonts w:hint="eastAsia"/>
        </w:rPr>
        <w:t xml:space="preserve">________________________________________________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一般疑问句：</w:t>
      </w:r>
      <w:r w:rsidRPr="00CA5AC7">
        <w:rPr>
          <w:rFonts w:hint="eastAsia"/>
        </w:rPr>
        <w:t xml:space="preserve">____________________________________________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肯、否定回答：</w:t>
      </w:r>
      <w:r w:rsidRPr="00CA5AC7">
        <w:rPr>
          <w:rFonts w:hint="eastAsia"/>
        </w:rPr>
        <w:t>______________________________</w:t>
      </w:r>
    </w:p>
    <w:p w:rsidR="00060740" w:rsidRPr="00CA5AC7" w:rsidRDefault="00060740" w:rsidP="00060740">
      <w:pPr>
        <w:spacing w:line="400" w:lineRule="exact"/>
        <w:rPr>
          <w:sz w:val="36"/>
          <w:szCs w:val="36"/>
        </w:rPr>
      </w:pPr>
      <w:r w:rsidRPr="00CA5AC7">
        <w:rPr>
          <w:rFonts w:hint="eastAsia"/>
          <w:b/>
          <w:sz w:val="36"/>
          <w:szCs w:val="36"/>
        </w:rPr>
        <w:t>行为动词的过去时（</w:t>
      </w:r>
      <w:r w:rsidRPr="00CA5AC7">
        <w:rPr>
          <w:rFonts w:hint="eastAsia"/>
          <w:b/>
          <w:sz w:val="36"/>
          <w:szCs w:val="36"/>
        </w:rPr>
        <w:t>2</w:t>
      </w:r>
      <w:r w:rsidRPr="00CA5AC7">
        <w:rPr>
          <w:rFonts w:hint="eastAsia"/>
          <w:b/>
          <w:sz w:val="36"/>
          <w:szCs w:val="36"/>
        </w:rPr>
        <w:t>）</w:t>
      </w:r>
    </w:p>
    <w:p w:rsidR="00060740" w:rsidRPr="00CA5AC7" w:rsidRDefault="00060740" w:rsidP="00060740">
      <w:pPr>
        <w:spacing w:line="400" w:lineRule="exact"/>
        <w:ind w:left="420"/>
        <w:rPr>
          <w:b/>
        </w:rPr>
      </w:pPr>
      <w:r w:rsidRPr="00CA5AC7">
        <w:rPr>
          <w:rFonts w:hint="eastAsia"/>
          <w:b/>
        </w:rPr>
        <w:t>一、用</w:t>
      </w:r>
      <w:r w:rsidRPr="00CA5AC7">
        <w:rPr>
          <w:rFonts w:hint="eastAsia"/>
          <w:b/>
        </w:rPr>
        <w:t>be</w:t>
      </w:r>
      <w:r w:rsidRPr="00CA5AC7">
        <w:rPr>
          <w:rFonts w:hint="eastAsia"/>
          <w:b/>
        </w:rPr>
        <w:t>动词的适当形式填空</w:t>
      </w:r>
      <w:r w:rsidRPr="00CA5AC7">
        <w:rPr>
          <w:rFonts w:hint="eastAsia"/>
          <w:b/>
        </w:rPr>
        <w:t xml:space="preserve">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1. I ______ (watch) a cartoon on Saturday.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2. Her father _______ (read) a newspaper last night.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3. We _________ to zoo yesterday, we _____ to the park. (go)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lastRenderedPageBreak/>
        <w:t xml:space="preserve">4. ______ you _______ (visit) your relatives last Spring </w:t>
      </w:r>
      <w:r w:rsidRPr="00CA5AC7">
        <w:t xml:space="preserve">Festival?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 xml:space="preserve">5. ______ he _______ (fly) a kite on Sunday? Yes, he ______.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 xml:space="preserve">6. Gao Shan _______ (pull) up carrots last National Day holiday.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 xml:space="preserve">7. I ____________ (sweep) the floor yesterday, but my mother ______.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t>8. What ______ she _______ (find) in the garden l</w:t>
      </w:r>
      <w:r w:rsidRPr="00CA5AC7">
        <w:rPr>
          <w:rFonts w:hint="eastAsia"/>
        </w:rPr>
        <w:t xml:space="preserve">ast morning?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She __________ (find) a beautiful butterfly.</w:t>
      </w:r>
    </w:p>
    <w:p w:rsidR="00060740" w:rsidRPr="00CA5AC7" w:rsidRDefault="00060740" w:rsidP="00060740">
      <w:pPr>
        <w:spacing w:line="400" w:lineRule="exact"/>
        <w:ind w:left="420"/>
        <w:rPr>
          <w:b/>
        </w:rPr>
      </w:pPr>
      <w:r w:rsidRPr="00CA5AC7">
        <w:rPr>
          <w:rFonts w:hint="eastAsia"/>
          <w:b/>
        </w:rPr>
        <w:t xml:space="preserve"> </w:t>
      </w:r>
      <w:r w:rsidRPr="00CA5AC7">
        <w:rPr>
          <w:rFonts w:hint="eastAsia"/>
          <w:b/>
        </w:rPr>
        <w:t>二、句型转换</w:t>
      </w:r>
      <w:r w:rsidRPr="00CA5AC7">
        <w:rPr>
          <w:rFonts w:hint="eastAsia"/>
          <w:b/>
        </w:rPr>
        <w:t xml:space="preserve">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 1. They played football in the playground.   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否定句：</w:t>
      </w:r>
      <w:r w:rsidRPr="00CA5AC7">
        <w:rPr>
          <w:rFonts w:hint="eastAsia"/>
        </w:rPr>
        <w:t xml:space="preserve">________________________________________________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一般疑问句：</w:t>
      </w:r>
      <w:r w:rsidRPr="00CA5AC7">
        <w:rPr>
          <w:rFonts w:hint="eastAsia"/>
        </w:rPr>
        <w:t xml:space="preserve">____________________________________________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>肯、否定回答：</w:t>
      </w:r>
      <w:r w:rsidRPr="00CA5AC7">
        <w:rPr>
          <w:rFonts w:hint="eastAsia"/>
        </w:rPr>
        <w:t xml:space="preserve">__________________________________________ </w:t>
      </w:r>
    </w:p>
    <w:p w:rsidR="00060740" w:rsidRPr="00CA5AC7" w:rsidRDefault="00060740" w:rsidP="00060740">
      <w:pPr>
        <w:spacing w:line="400" w:lineRule="exact"/>
        <w:ind w:left="420"/>
        <w:rPr>
          <w:b/>
        </w:rPr>
      </w:pPr>
      <w:r w:rsidRPr="00CA5AC7">
        <w:rPr>
          <w:rFonts w:hint="eastAsia"/>
          <w:b/>
        </w:rPr>
        <w:t>三、中译英</w:t>
      </w:r>
      <w:r w:rsidRPr="00CA5AC7">
        <w:rPr>
          <w:rFonts w:hint="eastAsia"/>
          <w:b/>
        </w:rPr>
        <w:t xml:space="preserve"> 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1. </w:t>
      </w:r>
      <w:r w:rsidRPr="00CA5AC7">
        <w:rPr>
          <w:rFonts w:hint="eastAsia"/>
        </w:rPr>
        <w:t>格林先生去年住在中国。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 2. </w:t>
      </w:r>
      <w:r w:rsidRPr="00CA5AC7">
        <w:rPr>
          <w:rFonts w:hint="eastAsia"/>
        </w:rPr>
        <w:t>昨天我们参观了农场。</w:t>
      </w:r>
      <w:r w:rsidRPr="00CA5AC7">
        <w:rPr>
          <w:rFonts w:hint="eastAsia"/>
        </w:rPr>
        <w:t xml:space="preserve"> </w:t>
      </w:r>
    </w:p>
    <w:p w:rsidR="00060740" w:rsidRPr="00CA5AC7" w:rsidRDefault="00060740" w:rsidP="00060740">
      <w:pPr>
        <w:spacing w:line="400" w:lineRule="exact"/>
        <w:ind w:left="420"/>
      </w:pPr>
      <w:r w:rsidRPr="00CA5AC7">
        <w:rPr>
          <w:rFonts w:hint="eastAsia"/>
        </w:rPr>
        <w:t xml:space="preserve">3. </w:t>
      </w:r>
      <w:r w:rsidRPr="00CA5AC7">
        <w:rPr>
          <w:rFonts w:hint="eastAsia"/>
        </w:rPr>
        <w:t>他刚才在找他的手机。</w:t>
      </w:r>
      <w:r w:rsidRPr="00CA5AC7">
        <w:rPr>
          <w:rFonts w:hint="eastAsia"/>
        </w:rPr>
        <w:t xml:space="preserve">  </w:t>
      </w:r>
    </w:p>
    <w:p w:rsidR="00060740" w:rsidRPr="00CA5AC7" w:rsidRDefault="00060740" w:rsidP="00060740">
      <w:pPr>
        <w:spacing w:line="400" w:lineRule="exact"/>
        <w:ind w:left="420"/>
        <w:rPr>
          <w:b/>
        </w:rPr>
      </w:pPr>
    </w:p>
    <w:p w:rsidR="00060740" w:rsidRPr="00CA5AC7" w:rsidRDefault="00060740" w:rsidP="00060740">
      <w:pPr>
        <w:spacing w:line="400" w:lineRule="exact"/>
        <w:ind w:left="420"/>
        <w:rPr>
          <w:b/>
        </w:rPr>
      </w:pPr>
    </w:p>
    <w:p w:rsidR="00060740" w:rsidRPr="00CA5AC7" w:rsidRDefault="00060740" w:rsidP="00060740">
      <w:pPr>
        <w:spacing w:line="440" w:lineRule="exact"/>
        <w:rPr>
          <w:b/>
        </w:rPr>
      </w:pPr>
    </w:p>
    <w:p w:rsidR="00060740" w:rsidRPr="00CA5AC7" w:rsidRDefault="00060740" w:rsidP="00060740">
      <w:pPr>
        <w:spacing w:line="440" w:lineRule="exact"/>
        <w:rPr>
          <w:sz w:val="36"/>
          <w:szCs w:val="36"/>
        </w:rPr>
      </w:pPr>
      <w:r w:rsidRPr="00CA5AC7">
        <w:rPr>
          <w:rFonts w:hint="eastAsia"/>
          <w:b/>
          <w:sz w:val="36"/>
          <w:szCs w:val="36"/>
        </w:rPr>
        <w:t>过去时综合练习（</w:t>
      </w:r>
      <w:r w:rsidRPr="00CA5AC7">
        <w:rPr>
          <w:rFonts w:hint="eastAsia"/>
          <w:b/>
          <w:sz w:val="36"/>
          <w:szCs w:val="36"/>
        </w:rPr>
        <w:t>1</w:t>
      </w:r>
      <w:r w:rsidRPr="00CA5AC7">
        <w:rPr>
          <w:rFonts w:hint="eastAsia"/>
          <w:b/>
          <w:sz w:val="36"/>
          <w:szCs w:val="36"/>
        </w:rPr>
        <w:t>）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 </w:t>
      </w:r>
      <w:r w:rsidRPr="00CA5AC7">
        <w:rPr>
          <w:rFonts w:hint="eastAsia"/>
          <w:sz w:val="24"/>
        </w:rPr>
        <w:t>一、</w:t>
      </w:r>
      <w:r w:rsidRPr="00CA5AC7">
        <w:rPr>
          <w:rFonts w:hint="eastAsia"/>
          <w:sz w:val="24"/>
        </w:rPr>
        <w:t xml:space="preserve"> </w:t>
      </w:r>
      <w:r w:rsidRPr="00CA5AC7">
        <w:rPr>
          <w:rFonts w:hint="eastAsia"/>
          <w:sz w:val="24"/>
        </w:rPr>
        <w:t>用动词的适当形式填空</w:t>
      </w:r>
      <w:r w:rsidRPr="00CA5AC7">
        <w:rPr>
          <w:rFonts w:hint="eastAsia"/>
          <w:sz w:val="24"/>
        </w:rPr>
        <w:t xml:space="preserve"> 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>1. It ______ (be) Ben</w:t>
      </w:r>
      <w:r w:rsidRPr="00CA5AC7">
        <w:rPr>
          <w:rFonts w:hint="eastAsia"/>
          <w:sz w:val="24"/>
        </w:rPr>
        <w:t>’</w:t>
      </w:r>
      <w:r w:rsidRPr="00CA5AC7">
        <w:rPr>
          <w:rFonts w:hint="eastAsia"/>
          <w:sz w:val="24"/>
        </w:rPr>
        <w:t xml:space="preserve">s birthday last Friday.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2. We all ______ (have) a good time last night.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>3. He ________ (</w:t>
      </w:r>
      <w:r w:rsidRPr="00CA5AC7">
        <w:rPr>
          <w:sz w:val="24"/>
        </w:rPr>
        <w:t xml:space="preserve">jump) high on last Sports Day. 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sz w:val="24"/>
        </w:rPr>
        <w:t xml:space="preserve">4. Helen ________ (milk) a cow on Friday. 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sz w:val="24"/>
        </w:rPr>
        <w:t xml:space="preserve">5. She likes ______ newspapers, but she _____ a book yesterday. (read)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sz w:val="24"/>
        </w:rPr>
        <w:t xml:space="preserve">6. He ______ football now, but they ______ basketball just now. (play)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sz w:val="24"/>
        </w:rPr>
        <w:t>7. Jim’s mother _________ (plant) tr</w:t>
      </w:r>
      <w:r w:rsidRPr="00CA5AC7">
        <w:rPr>
          <w:rFonts w:hint="eastAsia"/>
          <w:sz w:val="24"/>
        </w:rPr>
        <w:t xml:space="preserve">ees just now.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8. _______ they ________ (sweep) the floor on Sunday?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No, they _____.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9. I _______ (watch) a cartoon on Monday.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10. We ___________ (go) to school on Sunday. </w:t>
      </w:r>
    </w:p>
    <w:p w:rsidR="00060740" w:rsidRPr="00CA5AC7" w:rsidRDefault="00060740" w:rsidP="00060740">
      <w:pPr>
        <w:spacing w:line="440" w:lineRule="exact"/>
        <w:rPr>
          <w:b/>
          <w:sz w:val="36"/>
          <w:szCs w:val="36"/>
        </w:rPr>
      </w:pPr>
    </w:p>
    <w:p w:rsidR="00060740" w:rsidRPr="00CA5AC7" w:rsidRDefault="00060740" w:rsidP="00060740">
      <w:pPr>
        <w:spacing w:line="440" w:lineRule="exact"/>
        <w:rPr>
          <w:b/>
          <w:sz w:val="36"/>
          <w:szCs w:val="36"/>
        </w:rPr>
      </w:pPr>
    </w:p>
    <w:p w:rsidR="00060740" w:rsidRPr="00CA5AC7" w:rsidRDefault="00060740" w:rsidP="00060740">
      <w:pPr>
        <w:spacing w:line="440" w:lineRule="exact"/>
        <w:rPr>
          <w:b/>
          <w:sz w:val="36"/>
          <w:szCs w:val="36"/>
        </w:rPr>
      </w:pPr>
    </w:p>
    <w:p w:rsidR="00060740" w:rsidRPr="00CA5AC7" w:rsidRDefault="00060740" w:rsidP="00060740">
      <w:pPr>
        <w:spacing w:line="440" w:lineRule="exact"/>
        <w:rPr>
          <w:b/>
          <w:sz w:val="36"/>
          <w:szCs w:val="36"/>
        </w:rPr>
      </w:pPr>
    </w:p>
    <w:p w:rsidR="00060740" w:rsidRPr="00CA5AC7" w:rsidRDefault="00060740" w:rsidP="00060740">
      <w:pPr>
        <w:spacing w:line="440" w:lineRule="exact"/>
        <w:rPr>
          <w:b/>
          <w:sz w:val="36"/>
          <w:szCs w:val="36"/>
        </w:rPr>
      </w:pPr>
    </w:p>
    <w:p w:rsidR="00060740" w:rsidRPr="00CA5AC7" w:rsidRDefault="00060740" w:rsidP="00060740">
      <w:pPr>
        <w:spacing w:line="440" w:lineRule="exact"/>
        <w:rPr>
          <w:b/>
          <w:sz w:val="36"/>
          <w:szCs w:val="36"/>
        </w:rPr>
      </w:pPr>
    </w:p>
    <w:p w:rsidR="00060740" w:rsidRPr="00CA5AC7" w:rsidRDefault="00060740" w:rsidP="00060740">
      <w:pPr>
        <w:spacing w:line="440" w:lineRule="exact"/>
        <w:rPr>
          <w:b/>
          <w:sz w:val="36"/>
          <w:szCs w:val="36"/>
        </w:rPr>
      </w:pPr>
    </w:p>
    <w:p w:rsidR="00060740" w:rsidRPr="00CA5AC7" w:rsidRDefault="00060740" w:rsidP="00060740">
      <w:pPr>
        <w:spacing w:line="440" w:lineRule="exact"/>
        <w:rPr>
          <w:b/>
          <w:sz w:val="36"/>
          <w:szCs w:val="36"/>
        </w:rPr>
      </w:pPr>
    </w:p>
    <w:p w:rsidR="00060740" w:rsidRPr="00CA5AC7" w:rsidRDefault="00060740" w:rsidP="00060740">
      <w:pPr>
        <w:spacing w:line="440" w:lineRule="exact"/>
        <w:rPr>
          <w:sz w:val="36"/>
          <w:szCs w:val="36"/>
        </w:rPr>
      </w:pPr>
      <w:r w:rsidRPr="00CA5AC7">
        <w:rPr>
          <w:rFonts w:hint="eastAsia"/>
          <w:b/>
          <w:sz w:val="36"/>
          <w:szCs w:val="36"/>
        </w:rPr>
        <w:t>过去时综合练习（</w:t>
      </w:r>
      <w:r w:rsidRPr="00CA5AC7">
        <w:rPr>
          <w:rFonts w:hint="eastAsia"/>
          <w:b/>
          <w:sz w:val="36"/>
          <w:szCs w:val="36"/>
        </w:rPr>
        <w:t>2</w:t>
      </w:r>
      <w:r w:rsidRPr="00CA5AC7">
        <w:rPr>
          <w:rFonts w:hint="eastAsia"/>
          <w:b/>
          <w:sz w:val="36"/>
          <w:szCs w:val="36"/>
        </w:rPr>
        <w:t>）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>一、</w:t>
      </w:r>
      <w:r w:rsidRPr="00CA5AC7">
        <w:rPr>
          <w:rFonts w:hint="eastAsia"/>
          <w:sz w:val="24"/>
        </w:rPr>
        <w:t xml:space="preserve"> </w:t>
      </w:r>
      <w:r w:rsidRPr="00CA5AC7">
        <w:rPr>
          <w:rFonts w:hint="eastAsia"/>
          <w:sz w:val="24"/>
        </w:rPr>
        <w:t>用动词的适当形式填空</w:t>
      </w:r>
      <w:r w:rsidRPr="00CA5AC7">
        <w:rPr>
          <w:rFonts w:hint="eastAsia"/>
          <w:sz w:val="24"/>
        </w:rPr>
        <w:t xml:space="preserve"> 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1. It _____ (be) the 2nd of November yesterday.   Mr White ________ (go) to his office by car. 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2. Gao Shan ________ (put) the book on his head a moment ago.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>3. Don</w:t>
      </w:r>
      <w:r w:rsidRPr="00CA5AC7">
        <w:rPr>
          <w:rFonts w:hint="eastAsia"/>
          <w:sz w:val="24"/>
        </w:rPr>
        <w:t>’</w:t>
      </w:r>
      <w:r w:rsidRPr="00CA5AC7">
        <w:rPr>
          <w:rFonts w:hint="eastAsia"/>
          <w:sz w:val="24"/>
        </w:rPr>
        <w:t>t ______ the house. Mum _</w:t>
      </w:r>
      <w:r w:rsidRPr="00CA5AC7">
        <w:rPr>
          <w:sz w:val="24"/>
        </w:rPr>
        <w:t xml:space="preserve">______ it yesterday. (clean) 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sz w:val="24"/>
        </w:rPr>
        <w:t xml:space="preserve">4. What ____ you ______ just now? I _______ some housework. (do)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sz w:val="24"/>
        </w:rPr>
        <w:t xml:space="preserve">5. They _________ (make) a kite a week ago.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sz w:val="24"/>
        </w:rPr>
        <w:t xml:space="preserve">6. I want to ___ apples. But my dad ____ all of them last month. (pick)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sz w:val="24"/>
        </w:rPr>
        <w:t xml:space="preserve">7. _____ he ______ the flowers this </w:t>
      </w:r>
      <w:r w:rsidRPr="00CA5AC7">
        <w:rPr>
          <w:rFonts w:hint="eastAsia"/>
          <w:sz w:val="24"/>
        </w:rPr>
        <w:t xml:space="preserve">morning? Yes, he _____. (water)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>8. She ____ (be) a pretty girl. Look, she _____ (do) Chinese dances.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9. The students often ________ (draw) some pictures in the art room. </w:t>
      </w:r>
    </w:p>
    <w:p w:rsidR="00060740" w:rsidRPr="00CA5AC7" w:rsidRDefault="00060740" w:rsidP="00060740">
      <w:pPr>
        <w:spacing w:line="360" w:lineRule="auto"/>
        <w:ind w:left="420"/>
        <w:rPr>
          <w:sz w:val="24"/>
        </w:rPr>
      </w:pPr>
      <w:r w:rsidRPr="00CA5AC7">
        <w:rPr>
          <w:rFonts w:hint="eastAsia"/>
          <w:sz w:val="24"/>
        </w:rPr>
        <w:t xml:space="preserve">10.What ______ Mike do on the farm? He ________ cows. (milk) </w:t>
      </w:r>
    </w:p>
    <w:sectPr w:rsidR="00060740" w:rsidRPr="00CA5AC7" w:rsidSect="002E4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CC5" w:rsidRDefault="00EE2CC5">
      <w:r>
        <w:separator/>
      </w:r>
    </w:p>
  </w:endnote>
  <w:endnote w:type="continuationSeparator" w:id="1">
    <w:p w:rsidR="00EE2CC5" w:rsidRDefault="00EE2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CC5" w:rsidRDefault="00EE2CC5">
      <w:r>
        <w:separator/>
      </w:r>
    </w:p>
  </w:footnote>
  <w:footnote w:type="continuationSeparator" w:id="1">
    <w:p w:rsidR="00EE2CC5" w:rsidRDefault="00EE2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30" w:rsidRDefault="008A0F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61A2C"/>
    <w:multiLevelType w:val="hybridMultilevel"/>
    <w:tmpl w:val="65BAF286"/>
    <w:lvl w:ilvl="0" w:tplc="0908DF34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C362EB3"/>
    <w:multiLevelType w:val="hybridMultilevel"/>
    <w:tmpl w:val="3EF47706"/>
    <w:lvl w:ilvl="0" w:tplc="D34E0D2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9C4C9066">
      <w:start w:val="2"/>
      <w:numFmt w:val="japaneseCounting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E5C"/>
    <w:rsid w:val="000005B9"/>
    <w:rsid w:val="0000067E"/>
    <w:rsid w:val="00000C08"/>
    <w:rsid w:val="00000FD4"/>
    <w:rsid w:val="00001006"/>
    <w:rsid w:val="00001126"/>
    <w:rsid w:val="0000134E"/>
    <w:rsid w:val="000013BE"/>
    <w:rsid w:val="00001444"/>
    <w:rsid w:val="000015E6"/>
    <w:rsid w:val="000018F8"/>
    <w:rsid w:val="00001D39"/>
    <w:rsid w:val="00001ED3"/>
    <w:rsid w:val="000022C0"/>
    <w:rsid w:val="0000235B"/>
    <w:rsid w:val="00002B59"/>
    <w:rsid w:val="000036FC"/>
    <w:rsid w:val="000047B9"/>
    <w:rsid w:val="000056A3"/>
    <w:rsid w:val="000059C1"/>
    <w:rsid w:val="00005F6F"/>
    <w:rsid w:val="0000665B"/>
    <w:rsid w:val="00006ABD"/>
    <w:rsid w:val="00006C9E"/>
    <w:rsid w:val="00006EC1"/>
    <w:rsid w:val="00006EC2"/>
    <w:rsid w:val="0000769C"/>
    <w:rsid w:val="00007956"/>
    <w:rsid w:val="00007BD1"/>
    <w:rsid w:val="00010165"/>
    <w:rsid w:val="00011BA9"/>
    <w:rsid w:val="00012BD5"/>
    <w:rsid w:val="0001325B"/>
    <w:rsid w:val="00013381"/>
    <w:rsid w:val="000133C5"/>
    <w:rsid w:val="0001349D"/>
    <w:rsid w:val="000135E4"/>
    <w:rsid w:val="0001434A"/>
    <w:rsid w:val="000151EE"/>
    <w:rsid w:val="0001572E"/>
    <w:rsid w:val="00016188"/>
    <w:rsid w:val="000162BA"/>
    <w:rsid w:val="000162F8"/>
    <w:rsid w:val="00016760"/>
    <w:rsid w:val="00016F43"/>
    <w:rsid w:val="00017288"/>
    <w:rsid w:val="0002029B"/>
    <w:rsid w:val="000207F3"/>
    <w:rsid w:val="000209D4"/>
    <w:rsid w:val="00020B0F"/>
    <w:rsid w:val="00020EA8"/>
    <w:rsid w:val="00021159"/>
    <w:rsid w:val="00021544"/>
    <w:rsid w:val="000215F6"/>
    <w:rsid w:val="000217C9"/>
    <w:rsid w:val="000224AF"/>
    <w:rsid w:val="00022D3F"/>
    <w:rsid w:val="000231E8"/>
    <w:rsid w:val="00023E89"/>
    <w:rsid w:val="00024EAA"/>
    <w:rsid w:val="0002558A"/>
    <w:rsid w:val="0002608B"/>
    <w:rsid w:val="000267F0"/>
    <w:rsid w:val="00026A72"/>
    <w:rsid w:val="00027538"/>
    <w:rsid w:val="0002769D"/>
    <w:rsid w:val="0003014D"/>
    <w:rsid w:val="00030313"/>
    <w:rsid w:val="00030517"/>
    <w:rsid w:val="00030980"/>
    <w:rsid w:val="0003116A"/>
    <w:rsid w:val="00031806"/>
    <w:rsid w:val="00031966"/>
    <w:rsid w:val="00031A42"/>
    <w:rsid w:val="00031C5D"/>
    <w:rsid w:val="00031D33"/>
    <w:rsid w:val="000324E2"/>
    <w:rsid w:val="00033284"/>
    <w:rsid w:val="0003344E"/>
    <w:rsid w:val="0003354A"/>
    <w:rsid w:val="000335FF"/>
    <w:rsid w:val="00033BFC"/>
    <w:rsid w:val="00034B71"/>
    <w:rsid w:val="000368CF"/>
    <w:rsid w:val="00037332"/>
    <w:rsid w:val="000375D0"/>
    <w:rsid w:val="00037865"/>
    <w:rsid w:val="00037920"/>
    <w:rsid w:val="00041B41"/>
    <w:rsid w:val="00041D30"/>
    <w:rsid w:val="000422B7"/>
    <w:rsid w:val="00042B8E"/>
    <w:rsid w:val="00042FC2"/>
    <w:rsid w:val="0004336D"/>
    <w:rsid w:val="00043D89"/>
    <w:rsid w:val="00044001"/>
    <w:rsid w:val="00044C38"/>
    <w:rsid w:val="00044CB7"/>
    <w:rsid w:val="0004539E"/>
    <w:rsid w:val="00045602"/>
    <w:rsid w:val="00045621"/>
    <w:rsid w:val="000462F4"/>
    <w:rsid w:val="00046C2D"/>
    <w:rsid w:val="00046F7B"/>
    <w:rsid w:val="00047351"/>
    <w:rsid w:val="00047CB4"/>
    <w:rsid w:val="00047D32"/>
    <w:rsid w:val="00047FE3"/>
    <w:rsid w:val="0005060B"/>
    <w:rsid w:val="00050827"/>
    <w:rsid w:val="000518A5"/>
    <w:rsid w:val="00051F04"/>
    <w:rsid w:val="000524AE"/>
    <w:rsid w:val="000527EA"/>
    <w:rsid w:val="00052E4A"/>
    <w:rsid w:val="00052F0C"/>
    <w:rsid w:val="00053ABC"/>
    <w:rsid w:val="00053DEA"/>
    <w:rsid w:val="00054EDB"/>
    <w:rsid w:val="00055204"/>
    <w:rsid w:val="000555CE"/>
    <w:rsid w:val="00055661"/>
    <w:rsid w:val="00055DFC"/>
    <w:rsid w:val="00055E19"/>
    <w:rsid w:val="00055E3D"/>
    <w:rsid w:val="00056687"/>
    <w:rsid w:val="00056950"/>
    <w:rsid w:val="00057D61"/>
    <w:rsid w:val="0006022E"/>
    <w:rsid w:val="000602E0"/>
    <w:rsid w:val="0006059C"/>
    <w:rsid w:val="00060740"/>
    <w:rsid w:val="0006087C"/>
    <w:rsid w:val="00061C23"/>
    <w:rsid w:val="00061EBD"/>
    <w:rsid w:val="00062C94"/>
    <w:rsid w:val="00062E83"/>
    <w:rsid w:val="00062EF7"/>
    <w:rsid w:val="000632FF"/>
    <w:rsid w:val="000633BE"/>
    <w:rsid w:val="0006370B"/>
    <w:rsid w:val="00064308"/>
    <w:rsid w:val="000643C3"/>
    <w:rsid w:val="000646C3"/>
    <w:rsid w:val="00064C3C"/>
    <w:rsid w:val="00064CEC"/>
    <w:rsid w:val="00065099"/>
    <w:rsid w:val="000668B3"/>
    <w:rsid w:val="00066F1B"/>
    <w:rsid w:val="00067059"/>
    <w:rsid w:val="00067725"/>
    <w:rsid w:val="0006772C"/>
    <w:rsid w:val="00067DB8"/>
    <w:rsid w:val="0007038C"/>
    <w:rsid w:val="00070FAA"/>
    <w:rsid w:val="000721E8"/>
    <w:rsid w:val="00072D95"/>
    <w:rsid w:val="0007350D"/>
    <w:rsid w:val="00073ACF"/>
    <w:rsid w:val="00074239"/>
    <w:rsid w:val="000745EE"/>
    <w:rsid w:val="000749AA"/>
    <w:rsid w:val="00074A48"/>
    <w:rsid w:val="000756B9"/>
    <w:rsid w:val="000757F6"/>
    <w:rsid w:val="00075840"/>
    <w:rsid w:val="0007683F"/>
    <w:rsid w:val="00076B25"/>
    <w:rsid w:val="00076E34"/>
    <w:rsid w:val="00076EA6"/>
    <w:rsid w:val="00077275"/>
    <w:rsid w:val="00077303"/>
    <w:rsid w:val="00077472"/>
    <w:rsid w:val="000774E2"/>
    <w:rsid w:val="000775CF"/>
    <w:rsid w:val="000777FE"/>
    <w:rsid w:val="00077891"/>
    <w:rsid w:val="00080DDB"/>
    <w:rsid w:val="00080EF6"/>
    <w:rsid w:val="00080F65"/>
    <w:rsid w:val="00081072"/>
    <w:rsid w:val="00081120"/>
    <w:rsid w:val="0008178B"/>
    <w:rsid w:val="00081F98"/>
    <w:rsid w:val="000823E8"/>
    <w:rsid w:val="00082814"/>
    <w:rsid w:val="0008283F"/>
    <w:rsid w:val="00082889"/>
    <w:rsid w:val="00082C27"/>
    <w:rsid w:val="00082E2C"/>
    <w:rsid w:val="0008302F"/>
    <w:rsid w:val="00083742"/>
    <w:rsid w:val="00083A8F"/>
    <w:rsid w:val="00083CF5"/>
    <w:rsid w:val="00083FA1"/>
    <w:rsid w:val="00085277"/>
    <w:rsid w:val="00085AA9"/>
    <w:rsid w:val="00085D5E"/>
    <w:rsid w:val="000866B0"/>
    <w:rsid w:val="0008681C"/>
    <w:rsid w:val="00086874"/>
    <w:rsid w:val="000868DB"/>
    <w:rsid w:val="00087A9E"/>
    <w:rsid w:val="00090479"/>
    <w:rsid w:val="000907CC"/>
    <w:rsid w:val="00090F62"/>
    <w:rsid w:val="000917AA"/>
    <w:rsid w:val="00091C50"/>
    <w:rsid w:val="0009230F"/>
    <w:rsid w:val="0009343E"/>
    <w:rsid w:val="00093765"/>
    <w:rsid w:val="000938E5"/>
    <w:rsid w:val="00093C9C"/>
    <w:rsid w:val="000940D9"/>
    <w:rsid w:val="000941C2"/>
    <w:rsid w:val="000943F5"/>
    <w:rsid w:val="0009446F"/>
    <w:rsid w:val="000947F9"/>
    <w:rsid w:val="00095089"/>
    <w:rsid w:val="00095E57"/>
    <w:rsid w:val="000968C2"/>
    <w:rsid w:val="00096CE6"/>
    <w:rsid w:val="00096E97"/>
    <w:rsid w:val="00097B6D"/>
    <w:rsid w:val="000A0051"/>
    <w:rsid w:val="000A03B4"/>
    <w:rsid w:val="000A0B82"/>
    <w:rsid w:val="000A0EF0"/>
    <w:rsid w:val="000A127C"/>
    <w:rsid w:val="000A214F"/>
    <w:rsid w:val="000A226C"/>
    <w:rsid w:val="000A2309"/>
    <w:rsid w:val="000A2499"/>
    <w:rsid w:val="000A24FA"/>
    <w:rsid w:val="000A2A38"/>
    <w:rsid w:val="000A2F69"/>
    <w:rsid w:val="000A3C0D"/>
    <w:rsid w:val="000A416E"/>
    <w:rsid w:val="000A5A50"/>
    <w:rsid w:val="000A617D"/>
    <w:rsid w:val="000A6221"/>
    <w:rsid w:val="000A62B6"/>
    <w:rsid w:val="000A7228"/>
    <w:rsid w:val="000A7D46"/>
    <w:rsid w:val="000A7D57"/>
    <w:rsid w:val="000B0FFB"/>
    <w:rsid w:val="000B1095"/>
    <w:rsid w:val="000B109B"/>
    <w:rsid w:val="000B13F4"/>
    <w:rsid w:val="000B15F3"/>
    <w:rsid w:val="000B16D8"/>
    <w:rsid w:val="000B1879"/>
    <w:rsid w:val="000B1A92"/>
    <w:rsid w:val="000B1BD2"/>
    <w:rsid w:val="000B223D"/>
    <w:rsid w:val="000B25A9"/>
    <w:rsid w:val="000B26F2"/>
    <w:rsid w:val="000B2E90"/>
    <w:rsid w:val="000B340E"/>
    <w:rsid w:val="000B355B"/>
    <w:rsid w:val="000B35BC"/>
    <w:rsid w:val="000B4228"/>
    <w:rsid w:val="000B42B6"/>
    <w:rsid w:val="000B46E4"/>
    <w:rsid w:val="000B47B5"/>
    <w:rsid w:val="000B4F2B"/>
    <w:rsid w:val="000B50E1"/>
    <w:rsid w:val="000B5C87"/>
    <w:rsid w:val="000B5E83"/>
    <w:rsid w:val="000B5EDE"/>
    <w:rsid w:val="000B6098"/>
    <w:rsid w:val="000B66E4"/>
    <w:rsid w:val="000B6DA4"/>
    <w:rsid w:val="000B6DCE"/>
    <w:rsid w:val="000B6FF6"/>
    <w:rsid w:val="000C09E8"/>
    <w:rsid w:val="000C0FE9"/>
    <w:rsid w:val="000C1374"/>
    <w:rsid w:val="000C144B"/>
    <w:rsid w:val="000C1BE8"/>
    <w:rsid w:val="000C1ECC"/>
    <w:rsid w:val="000C4153"/>
    <w:rsid w:val="000C44EE"/>
    <w:rsid w:val="000C4AF3"/>
    <w:rsid w:val="000C5147"/>
    <w:rsid w:val="000C5329"/>
    <w:rsid w:val="000C54EA"/>
    <w:rsid w:val="000C5760"/>
    <w:rsid w:val="000C5964"/>
    <w:rsid w:val="000C5E16"/>
    <w:rsid w:val="000C65A0"/>
    <w:rsid w:val="000C7842"/>
    <w:rsid w:val="000C7F5C"/>
    <w:rsid w:val="000C7F8E"/>
    <w:rsid w:val="000D010B"/>
    <w:rsid w:val="000D07CB"/>
    <w:rsid w:val="000D0801"/>
    <w:rsid w:val="000D0AED"/>
    <w:rsid w:val="000D0F01"/>
    <w:rsid w:val="000D10BC"/>
    <w:rsid w:val="000D1A12"/>
    <w:rsid w:val="000D20A5"/>
    <w:rsid w:val="000D2984"/>
    <w:rsid w:val="000D3709"/>
    <w:rsid w:val="000D392A"/>
    <w:rsid w:val="000D3B72"/>
    <w:rsid w:val="000D430E"/>
    <w:rsid w:val="000D49E3"/>
    <w:rsid w:val="000D4C83"/>
    <w:rsid w:val="000D524E"/>
    <w:rsid w:val="000D596E"/>
    <w:rsid w:val="000D5C44"/>
    <w:rsid w:val="000D5E17"/>
    <w:rsid w:val="000D661C"/>
    <w:rsid w:val="000D6934"/>
    <w:rsid w:val="000D75BD"/>
    <w:rsid w:val="000E0103"/>
    <w:rsid w:val="000E076F"/>
    <w:rsid w:val="000E0DEB"/>
    <w:rsid w:val="000E0F31"/>
    <w:rsid w:val="000E1784"/>
    <w:rsid w:val="000E1CEE"/>
    <w:rsid w:val="000E1E48"/>
    <w:rsid w:val="000E20E2"/>
    <w:rsid w:val="000E2158"/>
    <w:rsid w:val="000E2573"/>
    <w:rsid w:val="000E2F3A"/>
    <w:rsid w:val="000E3254"/>
    <w:rsid w:val="000E36FA"/>
    <w:rsid w:val="000E3A8F"/>
    <w:rsid w:val="000E430F"/>
    <w:rsid w:val="000E44ED"/>
    <w:rsid w:val="000E47BF"/>
    <w:rsid w:val="000E488B"/>
    <w:rsid w:val="000E4F74"/>
    <w:rsid w:val="000E5190"/>
    <w:rsid w:val="000E5492"/>
    <w:rsid w:val="000E5FAE"/>
    <w:rsid w:val="000E6227"/>
    <w:rsid w:val="000E6716"/>
    <w:rsid w:val="000E6AA4"/>
    <w:rsid w:val="000E6BAC"/>
    <w:rsid w:val="000E72C6"/>
    <w:rsid w:val="000E74BF"/>
    <w:rsid w:val="000E757C"/>
    <w:rsid w:val="000E7B78"/>
    <w:rsid w:val="000F0E68"/>
    <w:rsid w:val="000F0EFD"/>
    <w:rsid w:val="000F20C2"/>
    <w:rsid w:val="000F2428"/>
    <w:rsid w:val="000F2DFD"/>
    <w:rsid w:val="000F3083"/>
    <w:rsid w:val="000F3F36"/>
    <w:rsid w:val="000F3FB5"/>
    <w:rsid w:val="000F4581"/>
    <w:rsid w:val="000F4B3C"/>
    <w:rsid w:val="000F564E"/>
    <w:rsid w:val="000F5B4F"/>
    <w:rsid w:val="000F6894"/>
    <w:rsid w:val="000F6D3F"/>
    <w:rsid w:val="000F7691"/>
    <w:rsid w:val="000F77E2"/>
    <w:rsid w:val="000F7CBB"/>
    <w:rsid w:val="000F7E59"/>
    <w:rsid w:val="000F7F4B"/>
    <w:rsid w:val="00100324"/>
    <w:rsid w:val="00100626"/>
    <w:rsid w:val="00100B3A"/>
    <w:rsid w:val="00101039"/>
    <w:rsid w:val="0010117E"/>
    <w:rsid w:val="00101352"/>
    <w:rsid w:val="001019E2"/>
    <w:rsid w:val="00101BD7"/>
    <w:rsid w:val="001024C2"/>
    <w:rsid w:val="00102CB8"/>
    <w:rsid w:val="00102EDA"/>
    <w:rsid w:val="0010314E"/>
    <w:rsid w:val="00103289"/>
    <w:rsid w:val="001039FA"/>
    <w:rsid w:val="00104998"/>
    <w:rsid w:val="0010522C"/>
    <w:rsid w:val="00105EB2"/>
    <w:rsid w:val="00105EC7"/>
    <w:rsid w:val="0010659E"/>
    <w:rsid w:val="001072D3"/>
    <w:rsid w:val="0010772A"/>
    <w:rsid w:val="00107AB3"/>
    <w:rsid w:val="00107DC7"/>
    <w:rsid w:val="00107FBD"/>
    <w:rsid w:val="00110402"/>
    <w:rsid w:val="0011053B"/>
    <w:rsid w:val="001121A4"/>
    <w:rsid w:val="00112291"/>
    <w:rsid w:val="001122CE"/>
    <w:rsid w:val="0011230E"/>
    <w:rsid w:val="00112515"/>
    <w:rsid w:val="001126C2"/>
    <w:rsid w:val="00112A3C"/>
    <w:rsid w:val="00112D13"/>
    <w:rsid w:val="00113295"/>
    <w:rsid w:val="001138F2"/>
    <w:rsid w:val="00113B7F"/>
    <w:rsid w:val="00113DA7"/>
    <w:rsid w:val="00113FD9"/>
    <w:rsid w:val="00114699"/>
    <w:rsid w:val="0011520A"/>
    <w:rsid w:val="00115390"/>
    <w:rsid w:val="0011565B"/>
    <w:rsid w:val="001157EF"/>
    <w:rsid w:val="00116271"/>
    <w:rsid w:val="00116ADB"/>
    <w:rsid w:val="00116E12"/>
    <w:rsid w:val="001172B5"/>
    <w:rsid w:val="001176F8"/>
    <w:rsid w:val="00117C94"/>
    <w:rsid w:val="00117E65"/>
    <w:rsid w:val="00117FAA"/>
    <w:rsid w:val="00120189"/>
    <w:rsid w:val="00121867"/>
    <w:rsid w:val="00121F30"/>
    <w:rsid w:val="001227E9"/>
    <w:rsid w:val="001229C1"/>
    <w:rsid w:val="00123675"/>
    <w:rsid w:val="001239A5"/>
    <w:rsid w:val="00123D0E"/>
    <w:rsid w:val="001241D1"/>
    <w:rsid w:val="00124861"/>
    <w:rsid w:val="00124AE0"/>
    <w:rsid w:val="00126332"/>
    <w:rsid w:val="00126762"/>
    <w:rsid w:val="00126E01"/>
    <w:rsid w:val="00127032"/>
    <w:rsid w:val="001272CF"/>
    <w:rsid w:val="001273C6"/>
    <w:rsid w:val="00127B7B"/>
    <w:rsid w:val="001302A1"/>
    <w:rsid w:val="00130B37"/>
    <w:rsid w:val="00131475"/>
    <w:rsid w:val="00131CC2"/>
    <w:rsid w:val="001324C5"/>
    <w:rsid w:val="0013327D"/>
    <w:rsid w:val="0013436F"/>
    <w:rsid w:val="0013455A"/>
    <w:rsid w:val="001349A7"/>
    <w:rsid w:val="00134DDF"/>
    <w:rsid w:val="00135C9E"/>
    <w:rsid w:val="0013612F"/>
    <w:rsid w:val="00136AC4"/>
    <w:rsid w:val="0013736D"/>
    <w:rsid w:val="001374FC"/>
    <w:rsid w:val="001378A5"/>
    <w:rsid w:val="001378D8"/>
    <w:rsid w:val="001379AC"/>
    <w:rsid w:val="001379F8"/>
    <w:rsid w:val="00137DDE"/>
    <w:rsid w:val="00137F26"/>
    <w:rsid w:val="001412AE"/>
    <w:rsid w:val="00141875"/>
    <w:rsid w:val="00141A5F"/>
    <w:rsid w:val="00141C3D"/>
    <w:rsid w:val="0014236D"/>
    <w:rsid w:val="001436DF"/>
    <w:rsid w:val="00144050"/>
    <w:rsid w:val="00144104"/>
    <w:rsid w:val="001457CD"/>
    <w:rsid w:val="00146662"/>
    <w:rsid w:val="0014672A"/>
    <w:rsid w:val="001467BF"/>
    <w:rsid w:val="00146953"/>
    <w:rsid w:val="00146B7D"/>
    <w:rsid w:val="00146EAE"/>
    <w:rsid w:val="00147A03"/>
    <w:rsid w:val="00150130"/>
    <w:rsid w:val="00151179"/>
    <w:rsid w:val="001512E3"/>
    <w:rsid w:val="00151C1D"/>
    <w:rsid w:val="00151E90"/>
    <w:rsid w:val="001521C3"/>
    <w:rsid w:val="00152563"/>
    <w:rsid w:val="001526D9"/>
    <w:rsid w:val="00152AE5"/>
    <w:rsid w:val="00152B42"/>
    <w:rsid w:val="00152B53"/>
    <w:rsid w:val="0015366B"/>
    <w:rsid w:val="001539AF"/>
    <w:rsid w:val="00153E1D"/>
    <w:rsid w:val="00155949"/>
    <w:rsid w:val="00155A14"/>
    <w:rsid w:val="00155AC0"/>
    <w:rsid w:val="00156A7C"/>
    <w:rsid w:val="00156B07"/>
    <w:rsid w:val="001571A6"/>
    <w:rsid w:val="00157217"/>
    <w:rsid w:val="00157507"/>
    <w:rsid w:val="00157E47"/>
    <w:rsid w:val="00157F30"/>
    <w:rsid w:val="001601F2"/>
    <w:rsid w:val="00160638"/>
    <w:rsid w:val="0016164A"/>
    <w:rsid w:val="0016217F"/>
    <w:rsid w:val="0016230F"/>
    <w:rsid w:val="0016231B"/>
    <w:rsid w:val="0016249C"/>
    <w:rsid w:val="0016252B"/>
    <w:rsid w:val="00162B4F"/>
    <w:rsid w:val="00162C58"/>
    <w:rsid w:val="00163308"/>
    <w:rsid w:val="0016360D"/>
    <w:rsid w:val="00163C9E"/>
    <w:rsid w:val="0016406D"/>
    <w:rsid w:val="00164248"/>
    <w:rsid w:val="001649C8"/>
    <w:rsid w:val="00164BAB"/>
    <w:rsid w:val="00164EA3"/>
    <w:rsid w:val="00165230"/>
    <w:rsid w:val="001656BB"/>
    <w:rsid w:val="001657FF"/>
    <w:rsid w:val="0016630E"/>
    <w:rsid w:val="00166460"/>
    <w:rsid w:val="00167208"/>
    <w:rsid w:val="00167A22"/>
    <w:rsid w:val="00170693"/>
    <w:rsid w:val="0017163E"/>
    <w:rsid w:val="001726C3"/>
    <w:rsid w:val="0017389D"/>
    <w:rsid w:val="00173958"/>
    <w:rsid w:val="0017420D"/>
    <w:rsid w:val="0017468C"/>
    <w:rsid w:val="001746A0"/>
    <w:rsid w:val="001746FB"/>
    <w:rsid w:val="001750A2"/>
    <w:rsid w:val="001750CD"/>
    <w:rsid w:val="00175803"/>
    <w:rsid w:val="00175A2B"/>
    <w:rsid w:val="00175A61"/>
    <w:rsid w:val="001762E1"/>
    <w:rsid w:val="0017675E"/>
    <w:rsid w:val="00176ACB"/>
    <w:rsid w:val="00176BB7"/>
    <w:rsid w:val="001772A6"/>
    <w:rsid w:val="0017779D"/>
    <w:rsid w:val="00180D4B"/>
    <w:rsid w:val="00180FCE"/>
    <w:rsid w:val="001810A0"/>
    <w:rsid w:val="00181126"/>
    <w:rsid w:val="00181873"/>
    <w:rsid w:val="00181E60"/>
    <w:rsid w:val="00181E81"/>
    <w:rsid w:val="00182153"/>
    <w:rsid w:val="001825BC"/>
    <w:rsid w:val="00182AC5"/>
    <w:rsid w:val="00182C89"/>
    <w:rsid w:val="00182D06"/>
    <w:rsid w:val="0018334E"/>
    <w:rsid w:val="00184394"/>
    <w:rsid w:val="00184CC5"/>
    <w:rsid w:val="00185254"/>
    <w:rsid w:val="00185F06"/>
    <w:rsid w:val="0018611B"/>
    <w:rsid w:val="00186808"/>
    <w:rsid w:val="00187338"/>
    <w:rsid w:val="00187C86"/>
    <w:rsid w:val="00187D64"/>
    <w:rsid w:val="00187DE5"/>
    <w:rsid w:val="001902C6"/>
    <w:rsid w:val="00190727"/>
    <w:rsid w:val="00190B7D"/>
    <w:rsid w:val="00190E12"/>
    <w:rsid w:val="0019133E"/>
    <w:rsid w:val="001919F5"/>
    <w:rsid w:val="00191C06"/>
    <w:rsid w:val="00191DD3"/>
    <w:rsid w:val="00191E69"/>
    <w:rsid w:val="00191FB0"/>
    <w:rsid w:val="00192596"/>
    <w:rsid w:val="00192A22"/>
    <w:rsid w:val="00192F38"/>
    <w:rsid w:val="001933D8"/>
    <w:rsid w:val="00193411"/>
    <w:rsid w:val="00193453"/>
    <w:rsid w:val="00193BAD"/>
    <w:rsid w:val="00193D57"/>
    <w:rsid w:val="00193E64"/>
    <w:rsid w:val="00193F78"/>
    <w:rsid w:val="00194065"/>
    <w:rsid w:val="00194ED9"/>
    <w:rsid w:val="00194F1F"/>
    <w:rsid w:val="001955A6"/>
    <w:rsid w:val="001957FB"/>
    <w:rsid w:val="00195854"/>
    <w:rsid w:val="00195C7F"/>
    <w:rsid w:val="00195E5E"/>
    <w:rsid w:val="0019609E"/>
    <w:rsid w:val="0019642F"/>
    <w:rsid w:val="0019693A"/>
    <w:rsid w:val="00196BF0"/>
    <w:rsid w:val="001972ED"/>
    <w:rsid w:val="00197360"/>
    <w:rsid w:val="001976EF"/>
    <w:rsid w:val="001A000F"/>
    <w:rsid w:val="001A01F6"/>
    <w:rsid w:val="001A0282"/>
    <w:rsid w:val="001A05C1"/>
    <w:rsid w:val="001A0DAE"/>
    <w:rsid w:val="001A1CFC"/>
    <w:rsid w:val="001A234D"/>
    <w:rsid w:val="001A24EF"/>
    <w:rsid w:val="001A2934"/>
    <w:rsid w:val="001A2A41"/>
    <w:rsid w:val="001A337E"/>
    <w:rsid w:val="001A3D68"/>
    <w:rsid w:val="001A3D95"/>
    <w:rsid w:val="001A5ABA"/>
    <w:rsid w:val="001A5DD8"/>
    <w:rsid w:val="001A5EF4"/>
    <w:rsid w:val="001A6A41"/>
    <w:rsid w:val="001A6D72"/>
    <w:rsid w:val="001A70F0"/>
    <w:rsid w:val="001A794B"/>
    <w:rsid w:val="001A7F43"/>
    <w:rsid w:val="001B0394"/>
    <w:rsid w:val="001B0F93"/>
    <w:rsid w:val="001B105A"/>
    <w:rsid w:val="001B15D6"/>
    <w:rsid w:val="001B187A"/>
    <w:rsid w:val="001B1913"/>
    <w:rsid w:val="001B19D8"/>
    <w:rsid w:val="001B1D17"/>
    <w:rsid w:val="001B2319"/>
    <w:rsid w:val="001B2353"/>
    <w:rsid w:val="001B3027"/>
    <w:rsid w:val="001B30D6"/>
    <w:rsid w:val="001B34ED"/>
    <w:rsid w:val="001B4377"/>
    <w:rsid w:val="001B47AE"/>
    <w:rsid w:val="001B4D9C"/>
    <w:rsid w:val="001B50C8"/>
    <w:rsid w:val="001B532C"/>
    <w:rsid w:val="001B541D"/>
    <w:rsid w:val="001B556F"/>
    <w:rsid w:val="001B57D0"/>
    <w:rsid w:val="001B593F"/>
    <w:rsid w:val="001B5D4B"/>
    <w:rsid w:val="001B6409"/>
    <w:rsid w:val="001B6ADF"/>
    <w:rsid w:val="001B703B"/>
    <w:rsid w:val="001B7B04"/>
    <w:rsid w:val="001B7C87"/>
    <w:rsid w:val="001B7D7E"/>
    <w:rsid w:val="001B7EF2"/>
    <w:rsid w:val="001C0127"/>
    <w:rsid w:val="001C031F"/>
    <w:rsid w:val="001C11AB"/>
    <w:rsid w:val="001C159E"/>
    <w:rsid w:val="001C17DE"/>
    <w:rsid w:val="001C1934"/>
    <w:rsid w:val="001C1B63"/>
    <w:rsid w:val="001C1B92"/>
    <w:rsid w:val="001C1CB3"/>
    <w:rsid w:val="001C1D1D"/>
    <w:rsid w:val="001C1F6A"/>
    <w:rsid w:val="001C3DF9"/>
    <w:rsid w:val="001C3EC0"/>
    <w:rsid w:val="001C41D4"/>
    <w:rsid w:val="001C4AB0"/>
    <w:rsid w:val="001C4BF0"/>
    <w:rsid w:val="001C4C3B"/>
    <w:rsid w:val="001C4E7A"/>
    <w:rsid w:val="001C4FFB"/>
    <w:rsid w:val="001C5C2D"/>
    <w:rsid w:val="001C5CD2"/>
    <w:rsid w:val="001C5D26"/>
    <w:rsid w:val="001C6737"/>
    <w:rsid w:val="001C6A68"/>
    <w:rsid w:val="001C6B80"/>
    <w:rsid w:val="001C6BB6"/>
    <w:rsid w:val="001C6C9F"/>
    <w:rsid w:val="001C7DE0"/>
    <w:rsid w:val="001D03E6"/>
    <w:rsid w:val="001D0A22"/>
    <w:rsid w:val="001D0F80"/>
    <w:rsid w:val="001D19BB"/>
    <w:rsid w:val="001D206B"/>
    <w:rsid w:val="001D23B2"/>
    <w:rsid w:val="001D2E9D"/>
    <w:rsid w:val="001D2EEF"/>
    <w:rsid w:val="001D3261"/>
    <w:rsid w:val="001D38C3"/>
    <w:rsid w:val="001D3C70"/>
    <w:rsid w:val="001D3E11"/>
    <w:rsid w:val="001D3E2B"/>
    <w:rsid w:val="001D4365"/>
    <w:rsid w:val="001D44A5"/>
    <w:rsid w:val="001D494E"/>
    <w:rsid w:val="001D4D02"/>
    <w:rsid w:val="001D4F90"/>
    <w:rsid w:val="001D5519"/>
    <w:rsid w:val="001D56DD"/>
    <w:rsid w:val="001D5B3E"/>
    <w:rsid w:val="001D6CCC"/>
    <w:rsid w:val="001D6E77"/>
    <w:rsid w:val="001D7065"/>
    <w:rsid w:val="001D754B"/>
    <w:rsid w:val="001D7B8F"/>
    <w:rsid w:val="001D7D93"/>
    <w:rsid w:val="001E0043"/>
    <w:rsid w:val="001E0B6E"/>
    <w:rsid w:val="001E10AD"/>
    <w:rsid w:val="001E12D2"/>
    <w:rsid w:val="001E19B5"/>
    <w:rsid w:val="001E1A04"/>
    <w:rsid w:val="001E1A0C"/>
    <w:rsid w:val="001E1AF3"/>
    <w:rsid w:val="001E1E6D"/>
    <w:rsid w:val="001E1F7C"/>
    <w:rsid w:val="001E21DF"/>
    <w:rsid w:val="001E25CE"/>
    <w:rsid w:val="001E25ED"/>
    <w:rsid w:val="001E2850"/>
    <w:rsid w:val="001E2DFC"/>
    <w:rsid w:val="001E32A7"/>
    <w:rsid w:val="001E381B"/>
    <w:rsid w:val="001E386E"/>
    <w:rsid w:val="001E3B2D"/>
    <w:rsid w:val="001E4398"/>
    <w:rsid w:val="001E47CA"/>
    <w:rsid w:val="001E497B"/>
    <w:rsid w:val="001E5E30"/>
    <w:rsid w:val="001E69FF"/>
    <w:rsid w:val="001E6B77"/>
    <w:rsid w:val="001E6DF3"/>
    <w:rsid w:val="001E6E5D"/>
    <w:rsid w:val="001E6EB3"/>
    <w:rsid w:val="001E717E"/>
    <w:rsid w:val="001E7463"/>
    <w:rsid w:val="001E74E0"/>
    <w:rsid w:val="001E7735"/>
    <w:rsid w:val="001E7B25"/>
    <w:rsid w:val="001F03D3"/>
    <w:rsid w:val="001F0559"/>
    <w:rsid w:val="001F05A4"/>
    <w:rsid w:val="001F073C"/>
    <w:rsid w:val="001F0B30"/>
    <w:rsid w:val="001F0D1A"/>
    <w:rsid w:val="001F15B5"/>
    <w:rsid w:val="001F192C"/>
    <w:rsid w:val="001F1E05"/>
    <w:rsid w:val="001F1F82"/>
    <w:rsid w:val="001F250C"/>
    <w:rsid w:val="001F2C2C"/>
    <w:rsid w:val="001F2C83"/>
    <w:rsid w:val="001F2DE8"/>
    <w:rsid w:val="001F361B"/>
    <w:rsid w:val="001F383A"/>
    <w:rsid w:val="001F4A4A"/>
    <w:rsid w:val="001F4C8D"/>
    <w:rsid w:val="001F5089"/>
    <w:rsid w:val="001F53E1"/>
    <w:rsid w:val="001F5B78"/>
    <w:rsid w:val="001F5F2B"/>
    <w:rsid w:val="001F6191"/>
    <w:rsid w:val="001F61DB"/>
    <w:rsid w:val="001F628F"/>
    <w:rsid w:val="001F637C"/>
    <w:rsid w:val="001F7363"/>
    <w:rsid w:val="001F74FC"/>
    <w:rsid w:val="00200403"/>
    <w:rsid w:val="002004DA"/>
    <w:rsid w:val="0020140A"/>
    <w:rsid w:val="002015FE"/>
    <w:rsid w:val="0020190C"/>
    <w:rsid w:val="00201B47"/>
    <w:rsid w:val="00201ED0"/>
    <w:rsid w:val="00202376"/>
    <w:rsid w:val="00202795"/>
    <w:rsid w:val="00202B06"/>
    <w:rsid w:val="00203701"/>
    <w:rsid w:val="0020372C"/>
    <w:rsid w:val="00203E17"/>
    <w:rsid w:val="00203F47"/>
    <w:rsid w:val="002041F1"/>
    <w:rsid w:val="002042DD"/>
    <w:rsid w:val="0020452A"/>
    <w:rsid w:val="00204951"/>
    <w:rsid w:val="002052A9"/>
    <w:rsid w:val="00205DE6"/>
    <w:rsid w:val="00206671"/>
    <w:rsid w:val="002066CD"/>
    <w:rsid w:val="00206E57"/>
    <w:rsid w:val="00207EA0"/>
    <w:rsid w:val="00207ECF"/>
    <w:rsid w:val="00210032"/>
    <w:rsid w:val="002102ED"/>
    <w:rsid w:val="002104D7"/>
    <w:rsid w:val="002116DD"/>
    <w:rsid w:val="00212289"/>
    <w:rsid w:val="0021242B"/>
    <w:rsid w:val="002127F8"/>
    <w:rsid w:val="002128B6"/>
    <w:rsid w:val="00212DEA"/>
    <w:rsid w:val="00212EAC"/>
    <w:rsid w:val="0021339B"/>
    <w:rsid w:val="00213687"/>
    <w:rsid w:val="002138E3"/>
    <w:rsid w:val="002142F3"/>
    <w:rsid w:val="002148DF"/>
    <w:rsid w:val="00215121"/>
    <w:rsid w:val="002153F7"/>
    <w:rsid w:val="0021565B"/>
    <w:rsid w:val="00215A37"/>
    <w:rsid w:val="00215CAA"/>
    <w:rsid w:val="0021631A"/>
    <w:rsid w:val="00216883"/>
    <w:rsid w:val="00216947"/>
    <w:rsid w:val="002169F9"/>
    <w:rsid w:val="00216DF5"/>
    <w:rsid w:val="002176A8"/>
    <w:rsid w:val="00217B17"/>
    <w:rsid w:val="00217B4A"/>
    <w:rsid w:val="00217DD3"/>
    <w:rsid w:val="00220102"/>
    <w:rsid w:val="00220397"/>
    <w:rsid w:val="00220CEA"/>
    <w:rsid w:val="002210C5"/>
    <w:rsid w:val="00221164"/>
    <w:rsid w:val="00223374"/>
    <w:rsid w:val="0022352C"/>
    <w:rsid w:val="00223661"/>
    <w:rsid w:val="0022426D"/>
    <w:rsid w:val="0022625F"/>
    <w:rsid w:val="002263F1"/>
    <w:rsid w:val="0022642A"/>
    <w:rsid w:val="002264DF"/>
    <w:rsid w:val="00226602"/>
    <w:rsid w:val="00226DD4"/>
    <w:rsid w:val="00227298"/>
    <w:rsid w:val="002272B2"/>
    <w:rsid w:val="00230263"/>
    <w:rsid w:val="002305A2"/>
    <w:rsid w:val="00231C59"/>
    <w:rsid w:val="00232351"/>
    <w:rsid w:val="00233469"/>
    <w:rsid w:val="0023367F"/>
    <w:rsid w:val="002337C1"/>
    <w:rsid w:val="00233BE7"/>
    <w:rsid w:val="00233FE1"/>
    <w:rsid w:val="0023425A"/>
    <w:rsid w:val="00235290"/>
    <w:rsid w:val="0023540F"/>
    <w:rsid w:val="00235B78"/>
    <w:rsid w:val="00235BCA"/>
    <w:rsid w:val="00235D0D"/>
    <w:rsid w:val="00235F7E"/>
    <w:rsid w:val="002362F4"/>
    <w:rsid w:val="002363BC"/>
    <w:rsid w:val="0023642B"/>
    <w:rsid w:val="00236630"/>
    <w:rsid w:val="002370B9"/>
    <w:rsid w:val="00237345"/>
    <w:rsid w:val="00237926"/>
    <w:rsid w:val="00237945"/>
    <w:rsid w:val="00237D7A"/>
    <w:rsid w:val="002400C5"/>
    <w:rsid w:val="002406C5"/>
    <w:rsid w:val="00240E1F"/>
    <w:rsid w:val="00240FDE"/>
    <w:rsid w:val="00241957"/>
    <w:rsid w:val="00243261"/>
    <w:rsid w:val="00243412"/>
    <w:rsid w:val="00243431"/>
    <w:rsid w:val="002436F6"/>
    <w:rsid w:val="002438CB"/>
    <w:rsid w:val="00244EA3"/>
    <w:rsid w:val="002455A5"/>
    <w:rsid w:val="00245793"/>
    <w:rsid w:val="00245A01"/>
    <w:rsid w:val="00245DFC"/>
    <w:rsid w:val="002462DF"/>
    <w:rsid w:val="002469F4"/>
    <w:rsid w:val="00247668"/>
    <w:rsid w:val="00250006"/>
    <w:rsid w:val="002501AE"/>
    <w:rsid w:val="00251B8C"/>
    <w:rsid w:val="00251CE2"/>
    <w:rsid w:val="002521FC"/>
    <w:rsid w:val="0025221E"/>
    <w:rsid w:val="0025233A"/>
    <w:rsid w:val="00252D4E"/>
    <w:rsid w:val="00252D5F"/>
    <w:rsid w:val="00253880"/>
    <w:rsid w:val="00253F50"/>
    <w:rsid w:val="00255200"/>
    <w:rsid w:val="002554B6"/>
    <w:rsid w:val="00255E99"/>
    <w:rsid w:val="00256433"/>
    <w:rsid w:val="00256443"/>
    <w:rsid w:val="00256A19"/>
    <w:rsid w:val="00256A28"/>
    <w:rsid w:val="00257C67"/>
    <w:rsid w:val="00260547"/>
    <w:rsid w:val="002611A0"/>
    <w:rsid w:val="00261385"/>
    <w:rsid w:val="002613AD"/>
    <w:rsid w:val="00261B14"/>
    <w:rsid w:val="00261BFE"/>
    <w:rsid w:val="00261F00"/>
    <w:rsid w:val="00261F17"/>
    <w:rsid w:val="002627CE"/>
    <w:rsid w:val="002629E2"/>
    <w:rsid w:val="00262F82"/>
    <w:rsid w:val="00263115"/>
    <w:rsid w:val="002634AD"/>
    <w:rsid w:val="002636BD"/>
    <w:rsid w:val="0026382D"/>
    <w:rsid w:val="00263CA2"/>
    <w:rsid w:val="00263DD9"/>
    <w:rsid w:val="00263E51"/>
    <w:rsid w:val="00263F0A"/>
    <w:rsid w:val="0026410D"/>
    <w:rsid w:val="0026499E"/>
    <w:rsid w:val="002659CA"/>
    <w:rsid w:val="00265ABB"/>
    <w:rsid w:val="00266819"/>
    <w:rsid w:val="002707C9"/>
    <w:rsid w:val="0027092A"/>
    <w:rsid w:val="00270934"/>
    <w:rsid w:val="00270935"/>
    <w:rsid w:val="00270976"/>
    <w:rsid w:val="00270A6F"/>
    <w:rsid w:val="00270B36"/>
    <w:rsid w:val="00270D58"/>
    <w:rsid w:val="00270ECE"/>
    <w:rsid w:val="00270F1E"/>
    <w:rsid w:val="0027129E"/>
    <w:rsid w:val="00271657"/>
    <w:rsid w:val="00271675"/>
    <w:rsid w:val="00271FF6"/>
    <w:rsid w:val="00272BEE"/>
    <w:rsid w:val="002731C5"/>
    <w:rsid w:val="00273526"/>
    <w:rsid w:val="00273580"/>
    <w:rsid w:val="002737B5"/>
    <w:rsid w:val="00273C29"/>
    <w:rsid w:val="00273D65"/>
    <w:rsid w:val="0027411D"/>
    <w:rsid w:val="002750C2"/>
    <w:rsid w:val="0027534B"/>
    <w:rsid w:val="00275D54"/>
    <w:rsid w:val="00275DE2"/>
    <w:rsid w:val="00275F21"/>
    <w:rsid w:val="0027608A"/>
    <w:rsid w:val="00276D1B"/>
    <w:rsid w:val="002774AC"/>
    <w:rsid w:val="002775F3"/>
    <w:rsid w:val="00277C90"/>
    <w:rsid w:val="00280628"/>
    <w:rsid w:val="00280EC4"/>
    <w:rsid w:val="002813FE"/>
    <w:rsid w:val="002819A7"/>
    <w:rsid w:val="002824E5"/>
    <w:rsid w:val="00282E70"/>
    <w:rsid w:val="00283062"/>
    <w:rsid w:val="002833D9"/>
    <w:rsid w:val="0028382F"/>
    <w:rsid w:val="00283FB5"/>
    <w:rsid w:val="00284516"/>
    <w:rsid w:val="00284961"/>
    <w:rsid w:val="00284D30"/>
    <w:rsid w:val="00285078"/>
    <w:rsid w:val="00285622"/>
    <w:rsid w:val="00285826"/>
    <w:rsid w:val="00286179"/>
    <w:rsid w:val="0028632C"/>
    <w:rsid w:val="00286628"/>
    <w:rsid w:val="002873DC"/>
    <w:rsid w:val="00290987"/>
    <w:rsid w:val="00291329"/>
    <w:rsid w:val="002917DF"/>
    <w:rsid w:val="002917FE"/>
    <w:rsid w:val="00291B18"/>
    <w:rsid w:val="00291C73"/>
    <w:rsid w:val="00292AFF"/>
    <w:rsid w:val="00293AB5"/>
    <w:rsid w:val="0029413A"/>
    <w:rsid w:val="00294D5B"/>
    <w:rsid w:val="00295A31"/>
    <w:rsid w:val="002967E6"/>
    <w:rsid w:val="00296CE6"/>
    <w:rsid w:val="00296DA1"/>
    <w:rsid w:val="002977C1"/>
    <w:rsid w:val="002A00DB"/>
    <w:rsid w:val="002A0340"/>
    <w:rsid w:val="002A0653"/>
    <w:rsid w:val="002A0ADF"/>
    <w:rsid w:val="002A0D3A"/>
    <w:rsid w:val="002A0E9A"/>
    <w:rsid w:val="002A1752"/>
    <w:rsid w:val="002A1DFD"/>
    <w:rsid w:val="002A1FC2"/>
    <w:rsid w:val="002A23D7"/>
    <w:rsid w:val="002A250E"/>
    <w:rsid w:val="002A36DD"/>
    <w:rsid w:val="002A3A7B"/>
    <w:rsid w:val="002A46F9"/>
    <w:rsid w:val="002A4A1D"/>
    <w:rsid w:val="002A4B4E"/>
    <w:rsid w:val="002A54FE"/>
    <w:rsid w:val="002A619D"/>
    <w:rsid w:val="002A6365"/>
    <w:rsid w:val="002A6EC7"/>
    <w:rsid w:val="002A7802"/>
    <w:rsid w:val="002A79C5"/>
    <w:rsid w:val="002A7B12"/>
    <w:rsid w:val="002B063D"/>
    <w:rsid w:val="002B0BF2"/>
    <w:rsid w:val="002B154B"/>
    <w:rsid w:val="002B20C3"/>
    <w:rsid w:val="002B258B"/>
    <w:rsid w:val="002B284F"/>
    <w:rsid w:val="002B2FDF"/>
    <w:rsid w:val="002B33E0"/>
    <w:rsid w:val="002B36C6"/>
    <w:rsid w:val="002B385D"/>
    <w:rsid w:val="002B3ADB"/>
    <w:rsid w:val="002B4504"/>
    <w:rsid w:val="002B4648"/>
    <w:rsid w:val="002B572B"/>
    <w:rsid w:val="002B6747"/>
    <w:rsid w:val="002B7166"/>
    <w:rsid w:val="002B72A3"/>
    <w:rsid w:val="002B7E31"/>
    <w:rsid w:val="002B7FD6"/>
    <w:rsid w:val="002C032D"/>
    <w:rsid w:val="002C041A"/>
    <w:rsid w:val="002C0A3D"/>
    <w:rsid w:val="002C0E52"/>
    <w:rsid w:val="002C139C"/>
    <w:rsid w:val="002C14FF"/>
    <w:rsid w:val="002C1B20"/>
    <w:rsid w:val="002C23D5"/>
    <w:rsid w:val="002C2641"/>
    <w:rsid w:val="002C265B"/>
    <w:rsid w:val="002C2804"/>
    <w:rsid w:val="002C3448"/>
    <w:rsid w:val="002C411A"/>
    <w:rsid w:val="002C45E8"/>
    <w:rsid w:val="002C4B63"/>
    <w:rsid w:val="002C4DB3"/>
    <w:rsid w:val="002C4F22"/>
    <w:rsid w:val="002C5056"/>
    <w:rsid w:val="002C526B"/>
    <w:rsid w:val="002C60B3"/>
    <w:rsid w:val="002C6715"/>
    <w:rsid w:val="002C683D"/>
    <w:rsid w:val="002C6E98"/>
    <w:rsid w:val="002C6FA2"/>
    <w:rsid w:val="002C7A0B"/>
    <w:rsid w:val="002C7D49"/>
    <w:rsid w:val="002D02FF"/>
    <w:rsid w:val="002D03E3"/>
    <w:rsid w:val="002D0DDE"/>
    <w:rsid w:val="002D108B"/>
    <w:rsid w:val="002D18DD"/>
    <w:rsid w:val="002D1CAC"/>
    <w:rsid w:val="002D3411"/>
    <w:rsid w:val="002D3531"/>
    <w:rsid w:val="002D3943"/>
    <w:rsid w:val="002D3FD1"/>
    <w:rsid w:val="002D3FE8"/>
    <w:rsid w:val="002D4226"/>
    <w:rsid w:val="002D4323"/>
    <w:rsid w:val="002D4B27"/>
    <w:rsid w:val="002D4BB0"/>
    <w:rsid w:val="002D4EEE"/>
    <w:rsid w:val="002D503C"/>
    <w:rsid w:val="002D52DF"/>
    <w:rsid w:val="002D559D"/>
    <w:rsid w:val="002D5843"/>
    <w:rsid w:val="002D59DF"/>
    <w:rsid w:val="002D5A08"/>
    <w:rsid w:val="002D5EE0"/>
    <w:rsid w:val="002D6037"/>
    <w:rsid w:val="002D64C7"/>
    <w:rsid w:val="002D7000"/>
    <w:rsid w:val="002D75E1"/>
    <w:rsid w:val="002E1F11"/>
    <w:rsid w:val="002E1FC8"/>
    <w:rsid w:val="002E2C37"/>
    <w:rsid w:val="002E3D10"/>
    <w:rsid w:val="002E42E7"/>
    <w:rsid w:val="002E4BA9"/>
    <w:rsid w:val="002E4E5C"/>
    <w:rsid w:val="002E6416"/>
    <w:rsid w:val="002E657F"/>
    <w:rsid w:val="002E65D5"/>
    <w:rsid w:val="002E6621"/>
    <w:rsid w:val="002E6CC7"/>
    <w:rsid w:val="002E704F"/>
    <w:rsid w:val="002E79D6"/>
    <w:rsid w:val="002F04BF"/>
    <w:rsid w:val="002F09B8"/>
    <w:rsid w:val="002F0C61"/>
    <w:rsid w:val="002F1213"/>
    <w:rsid w:val="002F1249"/>
    <w:rsid w:val="002F126B"/>
    <w:rsid w:val="002F2B66"/>
    <w:rsid w:val="002F381D"/>
    <w:rsid w:val="002F3D1D"/>
    <w:rsid w:val="002F3E44"/>
    <w:rsid w:val="002F3F7A"/>
    <w:rsid w:val="002F44E9"/>
    <w:rsid w:val="002F48E6"/>
    <w:rsid w:val="002F55F4"/>
    <w:rsid w:val="002F651E"/>
    <w:rsid w:val="002F6F79"/>
    <w:rsid w:val="002F6F9F"/>
    <w:rsid w:val="002F70F1"/>
    <w:rsid w:val="002F73C9"/>
    <w:rsid w:val="002F74E6"/>
    <w:rsid w:val="002F790F"/>
    <w:rsid w:val="002F79C8"/>
    <w:rsid w:val="002F7B98"/>
    <w:rsid w:val="002F7F7F"/>
    <w:rsid w:val="003003D9"/>
    <w:rsid w:val="003008F6"/>
    <w:rsid w:val="00300A72"/>
    <w:rsid w:val="00300A9B"/>
    <w:rsid w:val="00300B09"/>
    <w:rsid w:val="00301514"/>
    <w:rsid w:val="00301620"/>
    <w:rsid w:val="003018FA"/>
    <w:rsid w:val="00301CE7"/>
    <w:rsid w:val="00302105"/>
    <w:rsid w:val="00302C40"/>
    <w:rsid w:val="00303113"/>
    <w:rsid w:val="0030325A"/>
    <w:rsid w:val="00303296"/>
    <w:rsid w:val="0030526D"/>
    <w:rsid w:val="003057DC"/>
    <w:rsid w:val="00305A9E"/>
    <w:rsid w:val="00305DA8"/>
    <w:rsid w:val="003063FD"/>
    <w:rsid w:val="00306A00"/>
    <w:rsid w:val="00306D54"/>
    <w:rsid w:val="0031038D"/>
    <w:rsid w:val="00310583"/>
    <w:rsid w:val="0031085D"/>
    <w:rsid w:val="003108F8"/>
    <w:rsid w:val="00310A1A"/>
    <w:rsid w:val="00310C52"/>
    <w:rsid w:val="0031163A"/>
    <w:rsid w:val="00311EBD"/>
    <w:rsid w:val="00311F24"/>
    <w:rsid w:val="00311F8E"/>
    <w:rsid w:val="00312247"/>
    <w:rsid w:val="00312B49"/>
    <w:rsid w:val="0031347D"/>
    <w:rsid w:val="003134B7"/>
    <w:rsid w:val="003135B5"/>
    <w:rsid w:val="00313C76"/>
    <w:rsid w:val="00313CCC"/>
    <w:rsid w:val="003140E4"/>
    <w:rsid w:val="003144E1"/>
    <w:rsid w:val="00314619"/>
    <w:rsid w:val="00314D66"/>
    <w:rsid w:val="00315339"/>
    <w:rsid w:val="003155B3"/>
    <w:rsid w:val="003157D2"/>
    <w:rsid w:val="0031670E"/>
    <w:rsid w:val="003168AE"/>
    <w:rsid w:val="00316F95"/>
    <w:rsid w:val="003174E7"/>
    <w:rsid w:val="00320071"/>
    <w:rsid w:val="003201A6"/>
    <w:rsid w:val="00320540"/>
    <w:rsid w:val="003208E8"/>
    <w:rsid w:val="0032098A"/>
    <w:rsid w:val="003209CC"/>
    <w:rsid w:val="00321179"/>
    <w:rsid w:val="003220A2"/>
    <w:rsid w:val="003222FA"/>
    <w:rsid w:val="003233BD"/>
    <w:rsid w:val="0032357D"/>
    <w:rsid w:val="003238DA"/>
    <w:rsid w:val="003239A9"/>
    <w:rsid w:val="00323B12"/>
    <w:rsid w:val="00324857"/>
    <w:rsid w:val="00324F72"/>
    <w:rsid w:val="00325A2C"/>
    <w:rsid w:val="00327039"/>
    <w:rsid w:val="00327CC3"/>
    <w:rsid w:val="00327D4C"/>
    <w:rsid w:val="00327E25"/>
    <w:rsid w:val="0033119D"/>
    <w:rsid w:val="003317F8"/>
    <w:rsid w:val="003318A9"/>
    <w:rsid w:val="00331C22"/>
    <w:rsid w:val="00331D9A"/>
    <w:rsid w:val="00331DEE"/>
    <w:rsid w:val="00332144"/>
    <w:rsid w:val="003329A8"/>
    <w:rsid w:val="00332A55"/>
    <w:rsid w:val="0033326A"/>
    <w:rsid w:val="003339C9"/>
    <w:rsid w:val="003349DB"/>
    <w:rsid w:val="00335339"/>
    <w:rsid w:val="003357EE"/>
    <w:rsid w:val="00335D05"/>
    <w:rsid w:val="00336293"/>
    <w:rsid w:val="00336607"/>
    <w:rsid w:val="00336E34"/>
    <w:rsid w:val="00337160"/>
    <w:rsid w:val="00337D1E"/>
    <w:rsid w:val="00340434"/>
    <w:rsid w:val="003405A4"/>
    <w:rsid w:val="00341B24"/>
    <w:rsid w:val="00342953"/>
    <w:rsid w:val="00342D63"/>
    <w:rsid w:val="0034335A"/>
    <w:rsid w:val="00343473"/>
    <w:rsid w:val="003435C6"/>
    <w:rsid w:val="00343890"/>
    <w:rsid w:val="00343C78"/>
    <w:rsid w:val="00343CBC"/>
    <w:rsid w:val="00343D67"/>
    <w:rsid w:val="00344A00"/>
    <w:rsid w:val="00345069"/>
    <w:rsid w:val="00345267"/>
    <w:rsid w:val="003454C0"/>
    <w:rsid w:val="003457A5"/>
    <w:rsid w:val="003462E2"/>
    <w:rsid w:val="00346EE8"/>
    <w:rsid w:val="0035056D"/>
    <w:rsid w:val="0035072E"/>
    <w:rsid w:val="00350A0E"/>
    <w:rsid w:val="00350CE7"/>
    <w:rsid w:val="003511F2"/>
    <w:rsid w:val="00351209"/>
    <w:rsid w:val="00351576"/>
    <w:rsid w:val="00351CA2"/>
    <w:rsid w:val="00351CD4"/>
    <w:rsid w:val="00351EFA"/>
    <w:rsid w:val="003520E8"/>
    <w:rsid w:val="003521AF"/>
    <w:rsid w:val="00352D85"/>
    <w:rsid w:val="00353480"/>
    <w:rsid w:val="00353A4E"/>
    <w:rsid w:val="00353BB3"/>
    <w:rsid w:val="00353ECC"/>
    <w:rsid w:val="0035506D"/>
    <w:rsid w:val="003552DA"/>
    <w:rsid w:val="00355968"/>
    <w:rsid w:val="0035623A"/>
    <w:rsid w:val="003565F2"/>
    <w:rsid w:val="00356902"/>
    <w:rsid w:val="00356A3F"/>
    <w:rsid w:val="00356D51"/>
    <w:rsid w:val="00357C85"/>
    <w:rsid w:val="00360021"/>
    <w:rsid w:val="00360409"/>
    <w:rsid w:val="00360A47"/>
    <w:rsid w:val="0036103B"/>
    <w:rsid w:val="0036106F"/>
    <w:rsid w:val="00361A09"/>
    <w:rsid w:val="003622D0"/>
    <w:rsid w:val="00362442"/>
    <w:rsid w:val="00363012"/>
    <w:rsid w:val="0036301A"/>
    <w:rsid w:val="0036557A"/>
    <w:rsid w:val="00365C66"/>
    <w:rsid w:val="00365C79"/>
    <w:rsid w:val="003663D9"/>
    <w:rsid w:val="0036657D"/>
    <w:rsid w:val="003668BB"/>
    <w:rsid w:val="00366E23"/>
    <w:rsid w:val="00366F8A"/>
    <w:rsid w:val="00367296"/>
    <w:rsid w:val="003676B6"/>
    <w:rsid w:val="00367FD6"/>
    <w:rsid w:val="00370930"/>
    <w:rsid w:val="00370F5B"/>
    <w:rsid w:val="00371BEE"/>
    <w:rsid w:val="00371E95"/>
    <w:rsid w:val="003720D1"/>
    <w:rsid w:val="003732EA"/>
    <w:rsid w:val="00373601"/>
    <w:rsid w:val="00374C69"/>
    <w:rsid w:val="003759F2"/>
    <w:rsid w:val="00375EC2"/>
    <w:rsid w:val="00376699"/>
    <w:rsid w:val="003769CB"/>
    <w:rsid w:val="00376FF9"/>
    <w:rsid w:val="003774DA"/>
    <w:rsid w:val="00377678"/>
    <w:rsid w:val="00377D65"/>
    <w:rsid w:val="00377EC5"/>
    <w:rsid w:val="0038028A"/>
    <w:rsid w:val="00380325"/>
    <w:rsid w:val="0038114A"/>
    <w:rsid w:val="00381D2D"/>
    <w:rsid w:val="00381E8D"/>
    <w:rsid w:val="00382006"/>
    <w:rsid w:val="00382082"/>
    <w:rsid w:val="00382193"/>
    <w:rsid w:val="00383242"/>
    <w:rsid w:val="00383387"/>
    <w:rsid w:val="00383521"/>
    <w:rsid w:val="00383AD7"/>
    <w:rsid w:val="00383E5F"/>
    <w:rsid w:val="00384123"/>
    <w:rsid w:val="00384A6C"/>
    <w:rsid w:val="003852A7"/>
    <w:rsid w:val="00385733"/>
    <w:rsid w:val="00385EE0"/>
    <w:rsid w:val="003866EC"/>
    <w:rsid w:val="003867B9"/>
    <w:rsid w:val="00386B94"/>
    <w:rsid w:val="003870E7"/>
    <w:rsid w:val="003873EC"/>
    <w:rsid w:val="0038765E"/>
    <w:rsid w:val="003900EF"/>
    <w:rsid w:val="00390141"/>
    <w:rsid w:val="00390647"/>
    <w:rsid w:val="00390A4D"/>
    <w:rsid w:val="00390CF6"/>
    <w:rsid w:val="00390D76"/>
    <w:rsid w:val="00390EBA"/>
    <w:rsid w:val="00391128"/>
    <w:rsid w:val="00391555"/>
    <w:rsid w:val="0039181B"/>
    <w:rsid w:val="00391C89"/>
    <w:rsid w:val="00391D57"/>
    <w:rsid w:val="00392064"/>
    <w:rsid w:val="00392946"/>
    <w:rsid w:val="003936B3"/>
    <w:rsid w:val="00393EF5"/>
    <w:rsid w:val="00394084"/>
    <w:rsid w:val="00394421"/>
    <w:rsid w:val="003947E8"/>
    <w:rsid w:val="00395081"/>
    <w:rsid w:val="00395141"/>
    <w:rsid w:val="003952D4"/>
    <w:rsid w:val="003954CA"/>
    <w:rsid w:val="00396610"/>
    <w:rsid w:val="00396A36"/>
    <w:rsid w:val="00396A97"/>
    <w:rsid w:val="00396B1E"/>
    <w:rsid w:val="00396E19"/>
    <w:rsid w:val="003979FE"/>
    <w:rsid w:val="003A00E5"/>
    <w:rsid w:val="003A0EEB"/>
    <w:rsid w:val="003A1951"/>
    <w:rsid w:val="003A1E21"/>
    <w:rsid w:val="003A2753"/>
    <w:rsid w:val="003A275B"/>
    <w:rsid w:val="003A3660"/>
    <w:rsid w:val="003A3EC1"/>
    <w:rsid w:val="003A436E"/>
    <w:rsid w:val="003A43ED"/>
    <w:rsid w:val="003A49F7"/>
    <w:rsid w:val="003A508B"/>
    <w:rsid w:val="003A52AE"/>
    <w:rsid w:val="003A54C7"/>
    <w:rsid w:val="003A57DD"/>
    <w:rsid w:val="003A5CFA"/>
    <w:rsid w:val="003A5DCE"/>
    <w:rsid w:val="003A68BE"/>
    <w:rsid w:val="003A697C"/>
    <w:rsid w:val="003A748A"/>
    <w:rsid w:val="003A785D"/>
    <w:rsid w:val="003A7CF9"/>
    <w:rsid w:val="003A7EA4"/>
    <w:rsid w:val="003A7EFE"/>
    <w:rsid w:val="003B0C85"/>
    <w:rsid w:val="003B11F2"/>
    <w:rsid w:val="003B16B0"/>
    <w:rsid w:val="003B274C"/>
    <w:rsid w:val="003B2AB4"/>
    <w:rsid w:val="003B2CF0"/>
    <w:rsid w:val="003B339E"/>
    <w:rsid w:val="003B3D32"/>
    <w:rsid w:val="003B3E92"/>
    <w:rsid w:val="003B412A"/>
    <w:rsid w:val="003B4EB7"/>
    <w:rsid w:val="003B5506"/>
    <w:rsid w:val="003B59C4"/>
    <w:rsid w:val="003B5A5B"/>
    <w:rsid w:val="003B60F2"/>
    <w:rsid w:val="003B6478"/>
    <w:rsid w:val="003B6F3B"/>
    <w:rsid w:val="003B7112"/>
    <w:rsid w:val="003B7A37"/>
    <w:rsid w:val="003C003B"/>
    <w:rsid w:val="003C0194"/>
    <w:rsid w:val="003C040C"/>
    <w:rsid w:val="003C0565"/>
    <w:rsid w:val="003C06D6"/>
    <w:rsid w:val="003C0706"/>
    <w:rsid w:val="003C0E0F"/>
    <w:rsid w:val="003C1B8B"/>
    <w:rsid w:val="003C2421"/>
    <w:rsid w:val="003C2E66"/>
    <w:rsid w:val="003C3656"/>
    <w:rsid w:val="003C39B4"/>
    <w:rsid w:val="003C3BC1"/>
    <w:rsid w:val="003C450E"/>
    <w:rsid w:val="003C463D"/>
    <w:rsid w:val="003C46C0"/>
    <w:rsid w:val="003C4AA2"/>
    <w:rsid w:val="003C5483"/>
    <w:rsid w:val="003C566E"/>
    <w:rsid w:val="003C5814"/>
    <w:rsid w:val="003C7457"/>
    <w:rsid w:val="003C77B2"/>
    <w:rsid w:val="003C77BD"/>
    <w:rsid w:val="003C7E59"/>
    <w:rsid w:val="003D0383"/>
    <w:rsid w:val="003D0386"/>
    <w:rsid w:val="003D04E3"/>
    <w:rsid w:val="003D0E81"/>
    <w:rsid w:val="003D0ECF"/>
    <w:rsid w:val="003D1A5C"/>
    <w:rsid w:val="003D1C88"/>
    <w:rsid w:val="003D2145"/>
    <w:rsid w:val="003D3317"/>
    <w:rsid w:val="003D3F22"/>
    <w:rsid w:val="003D3FCE"/>
    <w:rsid w:val="003D4741"/>
    <w:rsid w:val="003D525E"/>
    <w:rsid w:val="003D5341"/>
    <w:rsid w:val="003D5CAE"/>
    <w:rsid w:val="003D5CC5"/>
    <w:rsid w:val="003D5F5B"/>
    <w:rsid w:val="003D6098"/>
    <w:rsid w:val="003D6103"/>
    <w:rsid w:val="003D6526"/>
    <w:rsid w:val="003D674F"/>
    <w:rsid w:val="003D7147"/>
    <w:rsid w:val="003D7A1F"/>
    <w:rsid w:val="003E000C"/>
    <w:rsid w:val="003E00C8"/>
    <w:rsid w:val="003E03FD"/>
    <w:rsid w:val="003E0451"/>
    <w:rsid w:val="003E0B6B"/>
    <w:rsid w:val="003E151F"/>
    <w:rsid w:val="003E1750"/>
    <w:rsid w:val="003E1852"/>
    <w:rsid w:val="003E1946"/>
    <w:rsid w:val="003E2331"/>
    <w:rsid w:val="003E23EA"/>
    <w:rsid w:val="003E2624"/>
    <w:rsid w:val="003E26D6"/>
    <w:rsid w:val="003E314C"/>
    <w:rsid w:val="003E31B6"/>
    <w:rsid w:val="003E36E9"/>
    <w:rsid w:val="003E425F"/>
    <w:rsid w:val="003E44EF"/>
    <w:rsid w:val="003E46D5"/>
    <w:rsid w:val="003E4F67"/>
    <w:rsid w:val="003E5214"/>
    <w:rsid w:val="003E5751"/>
    <w:rsid w:val="003E5AC4"/>
    <w:rsid w:val="003E5BA4"/>
    <w:rsid w:val="003E67E4"/>
    <w:rsid w:val="003E6F56"/>
    <w:rsid w:val="003E7473"/>
    <w:rsid w:val="003E7A18"/>
    <w:rsid w:val="003E7CCD"/>
    <w:rsid w:val="003F04BF"/>
    <w:rsid w:val="003F0B12"/>
    <w:rsid w:val="003F11F1"/>
    <w:rsid w:val="003F24A2"/>
    <w:rsid w:val="003F2689"/>
    <w:rsid w:val="003F3331"/>
    <w:rsid w:val="003F37CB"/>
    <w:rsid w:val="003F3B82"/>
    <w:rsid w:val="003F46C1"/>
    <w:rsid w:val="003F481C"/>
    <w:rsid w:val="003F48CD"/>
    <w:rsid w:val="003F50E6"/>
    <w:rsid w:val="003F51B3"/>
    <w:rsid w:val="003F56F5"/>
    <w:rsid w:val="003F57A1"/>
    <w:rsid w:val="003F5A67"/>
    <w:rsid w:val="003F5B92"/>
    <w:rsid w:val="003F5D5B"/>
    <w:rsid w:val="003F5FBA"/>
    <w:rsid w:val="003F64EC"/>
    <w:rsid w:val="003F69B9"/>
    <w:rsid w:val="003F6BE5"/>
    <w:rsid w:val="003F6D22"/>
    <w:rsid w:val="003F7234"/>
    <w:rsid w:val="003F72D3"/>
    <w:rsid w:val="003F77AF"/>
    <w:rsid w:val="004003A1"/>
    <w:rsid w:val="00400404"/>
    <w:rsid w:val="00400D93"/>
    <w:rsid w:val="0040131E"/>
    <w:rsid w:val="0040197F"/>
    <w:rsid w:val="004019A6"/>
    <w:rsid w:val="00402601"/>
    <w:rsid w:val="00402D59"/>
    <w:rsid w:val="00402EFC"/>
    <w:rsid w:val="004036C8"/>
    <w:rsid w:val="0040391E"/>
    <w:rsid w:val="00403AED"/>
    <w:rsid w:val="00403B01"/>
    <w:rsid w:val="004045BC"/>
    <w:rsid w:val="00404A82"/>
    <w:rsid w:val="00404DDB"/>
    <w:rsid w:val="0040506B"/>
    <w:rsid w:val="0040574E"/>
    <w:rsid w:val="00405DEB"/>
    <w:rsid w:val="004061C8"/>
    <w:rsid w:val="004066D8"/>
    <w:rsid w:val="00407036"/>
    <w:rsid w:val="0040757A"/>
    <w:rsid w:val="00410399"/>
    <w:rsid w:val="00410C08"/>
    <w:rsid w:val="00410C59"/>
    <w:rsid w:val="00411124"/>
    <w:rsid w:val="00411A7D"/>
    <w:rsid w:val="00411B19"/>
    <w:rsid w:val="00412182"/>
    <w:rsid w:val="004121B5"/>
    <w:rsid w:val="004125B8"/>
    <w:rsid w:val="00412A00"/>
    <w:rsid w:val="00412D17"/>
    <w:rsid w:val="00412ECF"/>
    <w:rsid w:val="0041310D"/>
    <w:rsid w:val="004136A5"/>
    <w:rsid w:val="004137CA"/>
    <w:rsid w:val="004144D6"/>
    <w:rsid w:val="00414CC4"/>
    <w:rsid w:val="00415F80"/>
    <w:rsid w:val="00416658"/>
    <w:rsid w:val="00416CE2"/>
    <w:rsid w:val="00416D10"/>
    <w:rsid w:val="004173F2"/>
    <w:rsid w:val="0041761C"/>
    <w:rsid w:val="004178C2"/>
    <w:rsid w:val="00417CA0"/>
    <w:rsid w:val="00417E8E"/>
    <w:rsid w:val="00420364"/>
    <w:rsid w:val="004205EF"/>
    <w:rsid w:val="0042066C"/>
    <w:rsid w:val="00421332"/>
    <w:rsid w:val="004222DC"/>
    <w:rsid w:val="004227C9"/>
    <w:rsid w:val="00422AC8"/>
    <w:rsid w:val="00422BF4"/>
    <w:rsid w:val="00423045"/>
    <w:rsid w:val="004235AC"/>
    <w:rsid w:val="0042398F"/>
    <w:rsid w:val="00423B1C"/>
    <w:rsid w:val="00423CA0"/>
    <w:rsid w:val="00424038"/>
    <w:rsid w:val="004242D8"/>
    <w:rsid w:val="00424630"/>
    <w:rsid w:val="00425337"/>
    <w:rsid w:val="00425492"/>
    <w:rsid w:val="004259ED"/>
    <w:rsid w:val="00425ED9"/>
    <w:rsid w:val="004271CF"/>
    <w:rsid w:val="004276F0"/>
    <w:rsid w:val="00427DCA"/>
    <w:rsid w:val="00430A04"/>
    <w:rsid w:val="004314F3"/>
    <w:rsid w:val="00432001"/>
    <w:rsid w:val="00432137"/>
    <w:rsid w:val="00432167"/>
    <w:rsid w:val="00432D9B"/>
    <w:rsid w:val="00433BD6"/>
    <w:rsid w:val="00434B22"/>
    <w:rsid w:val="00434C20"/>
    <w:rsid w:val="0043512B"/>
    <w:rsid w:val="00435E0F"/>
    <w:rsid w:val="004363BA"/>
    <w:rsid w:val="004363F5"/>
    <w:rsid w:val="00436685"/>
    <w:rsid w:val="00436E6F"/>
    <w:rsid w:val="00437AC3"/>
    <w:rsid w:val="004405EC"/>
    <w:rsid w:val="00440A1C"/>
    <w:rsid w:val="00440F61"/>
    <w:rsid w:val="0044100B"/>
    <w:rsid w:val="00441DEE"/>
    <w:rsid w:val="00442BE8"/>
    <w:rsid w:val="00443148"/>
    <w:rsid w:val="004432AB"/>
    <w:rsid w:val="00443354"/>
    <w:rsid w:val="00443B25"/>
    <w:rsid w:val="00443B2D"/>
    <w:rsid w:val="0044449F"/>
    <w:rsid w:val="00444A2E"/>
    <w:rsid w:val="00444F1B"/>
    <w:rsid w:val="004452BA"/>
    <w:rsid w:val="00445696"/>
    <w:rsid w:val="00445EEB"/>
    <w:rsid w:val="00446515"/>
    <w:rsid w:val="00446545"/>
    <w:rsid w:val="00446B86"/>
    <w:rsid w:val="00447156"/>
    <w:rsid w:val="00447F37"/>
    <w:rsid w:val="00450784"/>
    <w:rsid w:val="00450823"/>
    <w:rsid w:val="00450A57"/>
    <w:rsid w:val="004512E9"/>
    <w:rsid w:val="00451310"/>
    <w:rsid w:val="004513F1"/>
    <w:rsid w:val="004518AA"/>
    <w:rsid w:val="00451AEC"/>
    <w:rsid w:val="00451F30"/>
    <w:rsid w:val="0045240E"/>
    <w:rsid w:val="00452F90"/>
    <w:rsid w:val="0045302F"/>
    <w:rsid w:val="0045311A"/>
    <w:rsid w:val="00453531"/>
    <w:rsid w:val="00454057"/>
    <w:rsid w:val="00454355"/>
    <w:rsid w:val="004544D3"/>
    <w:rsid w:val="004546EB"/>
    <w:rsid w:val="00454BBA"/>
    <w:rsid w:val="00454E21"/>
    <w:rsid w:val="00456687"/>
    <w:rsid w:val="004569E9"/>
    <w:rsid w:val="00456C26"/>
    <w:rsid w:val="00456CDC"/>
    <w:rsid w:val="00456E3F"/>
    <w:rsid w:val="00457273"/>
    <w:rsid w:val="00457413"/>
    <w:rsid w:val="00457A49"/>
    <w:rsid w:val="00457C43"/>
    <w:rsid w:val="00460113"/>
    <w:rsid w:val="00460172"/>
    <w:rsid w:val="004603B8"/>
    <w:rsid w:val="0046088D"/>
    <w:rsid w:val="00460E45"/>
    <w:rsid w:val="004614E9"/>
    <w:rsid w:val="00461870"/>
    <w:rsid w:val="00461921"/>
    <w:rsid w:val="004627EB"/>
    <w:rsid w:val="00462B6D"/>
    <w:rsid w:val="00462BF3"/>
    <w:rsid w:val="004636B2"/>
    <w:rsid w:val="00463D75"/>
    <w:rsid w:val="00464563"/>
    <w:rsid w:val="00464794"/>
    <w:rsid w:val="00464A53"/>
    <w:rsid w:val="00464D17"/>
    <w:rsid w:val="00465949"/>
    <w:rsid w:val="0046650A"/>
    <w:rsid w:val="00466FBE"/>
    <w:rsid w:val="00467113"/>
    <w:rsid w:val="00467510"/>
    <w:rsid w:val="00467617"/>
    <w:rsid w:val="00467866"/>
    <w:rsid w:val="00467F7D"/>
    <w:rsid w:val="00470159"/>
    <w:rsid w:val="00470292"/>
    <w:rsid w:val="00470767"/>
    <w:rsid w:val="0047081C"/>
    <w:rsid w:val="00470B0E"/>
    <w:rsid w:val="0047185D"/>
    <w:rsid w:val="0047193A"/>
    <w:rsid w:val="004719D9"/>
    <w:rsid w:val="00471DF7"/>
    <w:rsid w:val="00471FB0"/>
    <w:rsid w:val="00472067"/>
    <w:rsid w:val="00472366"/>
    <w:rsid w:val="0047255B"/>
    <w:rsid w:val="00473159"/>
    <w:rsid w:val="00474CE1"/>
    <w:rsid w:val="00475067"/>
    <w:rsid w:val="004750A6"/>
    <w:rsid w:val="0047533C"/>
    <w:rsid w:val="00475AAE"/>
    <w:rsid w:val="00475B0E"/>
    <w:rsid w:val="00475CDA"/>
    <w:rsid w:val="00475ED3"/>
    <w:rsid w:val="0047648F"/>
    <w:rsid w:val="00477CC8"/>
    <w:rsid w:val="00480C07"/>
    <w:rsid w:val="004815C3"/>
    <w:rsid w:val="004817C2"/>
    <w:rsid w:val="00481974"/>
    <w:rsid w:val="00481E20"/>
    <w:rsid w:val="004826CA"/>
    <w:rsid w:val="004829E4"/>
    <w:rsid w:val="00482A8B"/>
    <w:rsid w:val="00482C97"/>
    <w:rsid w:val="00483199"/>
    <w:rsid w:val="00483556"/>
    <w:rsid w:val="004835C0"/>
    <w:rsid w:val="0048395A"/>
    <w:rsid w:val="00483C63"/>
    <w:rsid w:val="00483D18"/>
    <w:rsid w:val="004851ED"/>
    <w:rsid w:val="00485C7F"/>
    <w:rsid w:val="00485E4B"/>
    <w:rsid w:val="004860D0"/>
    <w:rsid w:val="0048626B"/>
    <w:rsid w:val="004862B2"/>
    <w:rsid w:val="00486421"/>
    <w:rsid w:val="00486C3F"/>
    <w:rsid w:val="0049042D"/>
    <w:rsid w:val="00491482"/>
    <w:rsid w:val="004922E9"/>
    <w:rsid w:val="004924C2"/>
    <w:rsid w:val="00492B30"/>
    <w:rsid w:val="0049445A"/>
    <w:rsid w:val="004957BA"/>
    <w:rsid w:val="00495E2B"/>
    <w:rsid w:val="00495E59"/>
    <w:rsid w:val="004962B7"/>
    <w:rsid w:val="0049668B"/>
    <w:rsid w:val="00496B36"/>
    <w:rsid w:val="00496B56"/>
    <w:rsid w:val="00496D2C"/>
    <w:rsid w:val="00496FAB"/>
    <w:rsid w:val="0049712C"/>
    <w:rsid w:val="00497ED8"/>
    <w:rsid w:val="004A0415"/>
    <w:rsid w:val="004A09A8"/>
    <w:rsid w:val="004A0ABF"/>
    <w:rsid w:val="004A0BC4"/>
    <w:rsid w:val="004A0D0F"/>
    <w:rsid w:val="004A0F40"/>
    <w:rsid w:val="004A0FB9"/>
    <w:rsid w:val="004A1469"/>
    <w:rsid w:val="004A1A59"/>
    <w:rsid w:val="004A29AB"/>
    <w:rsid w:val="004A2ADA"/>
    <w:rsid w:val="004A3082"/>
    <w:rsid w:val="004A384A"/>
    <w:rsid w:val="004A3E20"/>
    <w:rsid w:val="004A3F9C"/>
    <w:rsid w:val="004A4159"/>
    <w:rsid w:val="004A432E"/>
    <w:rsid w:val="004A496A"/>
    <w:rsid w:val="004A57C5"/>
    <w:rsid w:val="004A5C0B"/>
    <w:rsid w:val="004A5EB5"/>
    <w:rsid w:val="004A6E82"/>
    <w:rsid w:val="004A7025"/>
    <w:rsid w:val="004A72AA"/>
    <w:rsid w:val="004A73F4"/>
    <w:rsid w:val="004A749D"/>
    <w:rsid w:val="004A7615"/>
    <w:rsid w:val="004A7988"/>
    <w:rsid w:val="004B0347"/>
    <w:rsid w:val="004B06F9"/>
    <w:rsid w:val="004B08E3"/>
    <w:rsid w:val="004B096D"/>
    <w:rsid w:val="004B09E2"/>
    <w:rsid w:val="004B0C5E"/>
    <w:rsid w:val="004B0D75"/>
    <w:rsid w:val="004B1601"/>
    <w:rsid w:val="004B178B"/>
    <w:rsid w:val="004B27B0"/>
    <w:rsid w:val="004B2E12"/>
    <w:rsid w:val="004B383C"/>
    <w:rsid w:val="004B3F7D"/>
    <w:rsid w:val="004B4B0A"/>
    <w:rsid w:val="004B55C3"/>
    <w:rsid w:val="004B5676"/>
    <w:rsid w:val="004B5725"/>
    <w:rsid w:val="004B5C6F"/>
    <w:rsid w:val="004B66E5"/>
    <w:rsid w:val="004B6751"/>
    <w:rsid w:val="004B694E"/>
    <w:rsid w:val="004B6D95"/>
    <w:rsid w:val="004B6E86"/>
    <w:rsid w:val="004B7C39"/>
    <w:rsid w:val="004B7FB3"/>
    <w:rsid w:val="004C01F1"/>
    <w:rsid w:val="004C028B"/>
    <w:rsid w:val="004C057B"/>
    <w:rsid w:val="004C06B5"/>
    <w:rsid w:val="004C0C07"/>
    <w:rsid w:val="004C0E4B"/>
    <w:rsid w:val="004C1190"/>
    <w:rsid w:val="004C1D86"/>
    <w:rsid w:val="004C22C7"/>
    <w:rsid w:val="004C274D"/>
    <w:rsid w:val="004C335D"/>
    <w:rsid w:val="004C34A5"/>
    <w:rsid w:val="004C3DD8"/>
    <w:rsid w:val="004C4162"/>
    <w:rsid w:val="004C4234"/>
    <w:rsid w:val="004C4285"/>
    <w:rsid w:val="004C449C"/>
    <w:rsid w:val="004C5057"/>
    <w:rsid w:val="004C572A"/>
    <w:rsid w:val="004C589E"/>
    <w:rsid w:val="004C6038"/>
    <w:rsid w:val="004C6D3A"/>
    <w:rsid w:val="004C764E"/>
    <w:rsid w:val="004C7FBA"/>
    <w:rsid w:val="004D032B"/>
    <w:rsid w:val="004D048C"/>
    <w:rsid w:val="004D0C2B"/>
    <w:rsid w:val="004D0EB6"/>
    <w:rsid w:val="004D1155"/>
    <w:rsid w:val="004D1631"/>
    <w:rsid w:val="004D18B2"/>
    <w:rsid w:val="004D197C"/>
    <w:rsid w:val="004D2231"/>
    <w:rsid w:val="004D2A75"/>
    <w:rsid w:val="004D2A97"/>
    <w:rsid w:val="004D2AF9"/>
    <w:rsid w:val="004D3392"/>
    <w:rsid w:val="004D3617"/>
    <w:rsid w:val="004D371A"/>
    <w:rsid w:val="004D42A1"/>
    <w:rsid w:val="004D43CA"/>
    <w:rsid w:val="004D4470"/>
    <w:rsid w:val="004D45BF"/>
    <w:rsid w:val="004D4730"/>
    <w:rsid w:val="004D47E4"/>
    <w:rsid w:val="004D484D"/>
    <w:rsid w:val="004D5187"/>
    <w:rsid w:val="004D52DF"/>
    <w:rsid w:val="004D52E3"/>
    <w:rsid w:val="004D5517"/>
    <w:rsid w:val="004D58C5"/>
    <w:rsid w:val="004D5C99"/>
    <w:rsid w:val="004D5F33"/>
    <w:rsid w:val="004D7236"/>
    <w:rsid w:val="004D751F"/>
    <w:rsid w:val="004D7753"/>
    <w:rsid w:val="004D7BE0"/>
    <w:rsid w:val="004D7C3F"/>
    <w:rsid w:val="004E09E0"/>
    <w:rsid w:val="004E0A8B"/>
    <w:rsid w:val="004E0DD1"/>
    <w:rsid w:val="004E151E"/>
    <w:rsid w:val="004E1DAD"/>
    <w:rsid w:val="004E1FDF"/>
    <w:rsid w:val="004E2738"/>
    <w:rsid w:val="004E29AA"/>
    <w:rsid w:val="004E2B0F"/>
    <w:rsid w:val="004E324B"/>
    <w:rsid w:val="004E3569"/>
    <w:rsid w:val="004E416D"/>
    <w:rsid w:val="004E46A0"/>
    <w:rsid w:val="004E4FED"/>
    <w:rsid w:val="004E5070"/>
    <w:rsid w:val="004E535D"/>
    <w:rsid w:val="004E5A80"/>
    <w:rsid w:val="004E649F"/>
    <w:rsid w:val="004E6A76"/>
    <w:rsid w:val="004E6AF0"/>
    <w:rsid w:val="004E762D"/>
    <w:rsid w:val="004E7995"/>
    <w:rsid w:val="004E7B55"/>
    <w:rsid w:val="004F0085"/>
    <w:rsid w:val="004F0177"/>
    <w:rsid w:val="004F0466"/>
    <w:rsid w:val="004F0874"/>
    <w:rsid w:val="004F0919"/>
    <w:rsid w:val="004F0C6E"/>
    <w:rsid w:val="004F0EBE"/>
    <w:rsid w:val="004F1724"/>
    <w:rsid w:val="004F37C4"/>
    <w:rsid w:val="004F3BF1"/>
    <w:rsid w:val="004F3E0D"/>
    <w:rsid w:val="004F4901"/>
    <w:rsid w:val="004F4C2B"/>
    <w:rsid w:val="004F5521"/>
    <w:rsid w:val="004F5688"/>
    <w:rsid w:val="004F5919"/>
    <w:rsid w:val="004F6108"/>
    <w:rsid w:val="004F663F"/>
    <w:rsid w:val="004F74DE"/>
    <w:rsid w:val="004F7845"/>
    <w:rsid w:val="004F7CF9"/>
    <w:rsid w:val="00500218"/>
    <w:rsid w:val="0050081A"/>
    <w:rsid w:val="00500DD4"/>
    <w:rsid w:val="00501597"/>
    <w:rsid w:val="00501C5B"/>
    <w:rsid w:val="00501F04"/>
    <w:rsid w:val="005026D9"/>
    <w:rsid w:val="0050316F"/>
    <w:rsid w:val="005047FA"/>
    <w:rsid w:val="00504BC9"/>
    <w:rsid w:val="00504F41"/>
    <w:rsid w:val="0050508A"/>
    <w:rsid w:val="0050524A"/>
    <w:rsid w:val="00505F87"/>
    <w:rsid w:val="0050677C"/>
    <w:rsid w:val="00506A29"/>
    <w:rsid w:val="0050702D"/>
    <w:rsid w:val="0050754C"/>
    <w:rsid w:val="00507A70"/>
    <w:rsid w:val="00507EE4"/>
    <w:rsid w:val="00507FB3"/>
    <w:rsid w:val="005104CD"/>
    <w:rsid w:val="00510A07"/>
    <w:rsid w:val="00510BE5"/>
    <w:rsid w:val="00511AEA"/>
    <w:rsid w:val="005121C1"/>
    <w:rsid w:val="005129E6"/>
    <w:rsid w:val="00512A52"/>
    <w:rsid w:val="00512C2B"/>
    <w:rsid w:val="00512FE2"/>
    <w:rsid w:val="005131AB"/>
    <w:rsid w:val="00513444"/>
    <w:rsid w:val="00513D43"/>
    <w:rsid w:val="00514027"/>
    <w:rsid w:val="00514536"/>
    <w:rsid w:val="00514926"/>
    <w:rsid w:val="005149E4"/>
    <w:rsid w:val="00514D78"/>
    <w:rsid w:val="005150DB"/>
    <w:rsid w:val="005153B9"/>
    <w:rsid w:val="00515A0B"/>
    <w:rsid w:val="0051688D"/>
    <w:rsid w:val="00516B79"/>
    <w:rsid w:val="0051706C"/>
    <w:rsid w:val="00517612"/>
    <w:rsid w:val="00520539"/>
    <w:rsid w:val="005208BE"/>
    <w:rsid w:val="00520F22"/>
    <w:rsid w:val="00520F27"/>
    <w:rsid w:val="005213AC"/>
    <w:rsid w:val="0052171B"/>
    <w:rsid w:val="0052194B"/>
    <w:rsid w:val="005229D5"/>
    <w:rsid w:val="00523410"/>
    <w:rsid w:val="005236D5"/>
    <w:rsid w:val="005241A0"/>
    <w:rsid w:val="00524383"/>
    <w:rsid w:val="00524DB8"/>
    <w:rsid w:val="00524E76"/>
    <w:rsid w:val="0052537D"/>
    <w:rsid w:val="005253FE"/>
    <w:rsid w:val="00525AAC"/>
    <w:rsid w:val="00525B3F"/>
    <w:rsid w:val="00525B94"/>
    <w:rsid w:val="00526A5A"/>
    <w:rsid w:val="005271A8"/>
    <w:rsid w:val="005272C1"/>
    <w:rsid w:val="00527451"/>
    <w:rsid w:val="005277F3"/>
    <w:rsid w:val="00527D7A"/>
    <w:rsid w:val="005303D7"/>
    <w:rsid w:val="00530E72"/>
    <w:rsid w:val="00531506"/>
    <w:rsid w:val="0053248B"/>
    <w:rsid w:val="0053295D"/>
    <w:rsid w:val="00533512"/>
    <w:rsid w:val="00533AB6"/>
    <w:rsid w:val="0053426E"/>
    <w:rsid w:val="00534418"/>
    <w:rsid w:val="00534D53"/>
    <w:rsid w:val="0053504D"/>
    <w:rsid w:val="005353CF"/>
    <w:rsid w:val="00535CDB"/>
    <w:rsid w:val="005360F8"/>
    <w:rsid w:val="00536144"/>
    <w:rsid w:val="005364C0"/>
    <w:rsid w:val="005366DB"/>
    <w:rsid w:val="00536F7E"/>
    <w:rsid w:val="0053700A"/>
    <w:rsid w:val="0053701E"/>
    <w:rsid w:val="0053719C"/>
    <w:rsid w:val="0053759D"/>
    <w:rsid w:val="00537B54"/>
    <w:rsid w:val="00537D51"/>
    <w:rsid w:val="00540219"/>
    <w:rsid w:val="00541136"/>
    <w:rsid w:val="0054193C"/>
    <w:rsid w:val="00541A0B"/>
    <w:rsid w:val="00541BFF"/>
    <w:rsid w:val="00542038"/>
    <w:rsid w:val="00542558"/>
    <w:rsid w:val="00542F1A"/>
    <w:rsid w:val="00543730"/>
    <w:rsid w:val="0054394E"/>
    <w:rsid w:val="00543985"/>
    <w:rsid w:val="00543EAD"/>
    <w:rsid w:val="0054422B"/>
    <w:rsid w:val="0054447B"/>
    <w:rsid w:val="005448DA"/>
    <w:rsid w:val="005450DC"/>
    <w:rsid w:val="005451BD"/>
    <w:rsid w:val="00545216"/>
    <w:rsid w:val="00545542"/>
    <w:rsid w:val="005466B5"/>
    <w:rsid w:val="005467E6"/>
    <w:rsid w:val="00547164"/>
    <w:rsid w:val="00547453"/>
    <w:rsid w:val="00547959"/>
    <w:rsid w:val="0055083E"/>
    <w:rsid w:val="00550EC9"/>
    <w:rsid w:val="005510A1"/>
    <w:rsid w:val="00551394"/>
    <w:rsid w:val="00551750"/>
    <w:rsid w:val="00551A33"/>
    <w:rsid w:val="0055230B"/>
    <w:rsid w:val="00552DDF"/>
    <w:rsid w:val="00553EC2"/>
    <w:rsid w:val="0055403D"/>
    <w:rsid w:val="00554279"/>
    <w:rsid w:val="00554F3B"/>
    <w:rsid w:val="00555128"/>
    <w:rsid w:val="00555222"/>
    <w:rsid w:val="0055538C"/>
    <w:rsid w:val="00555551"/>
    <w:rsid w:val="005558E8"/>
    <w:rsid w:val="0055597F"/>
    <w:rsid w:val="00555B66"/>
    <w:rsid w:val="00555E03"/>
    <w:rsid w:val="005562E7"/>
    <w:rsid w:val="005565E1"/>
    <w:rsid w:val="005574E0"/>
    <w:rsid w:val="00557DEF"/>
    <w:rsid w:val="00560CE7"/>
    <w:rsid w:val="00560E9B"/>
    <w:rsid w:val="005617D8"/>
    <w:rsid w:val="00561DB2"/>
    <w:rsid w:val="00561DD9"/>
    <w:rsid w:val="005624B3"/>
    <w:rsid w:val="00562A8D"/>
    <w:rsid w:val="00563168"/>
    <w:rsid w:val="005634B4"/>
    <w:rsid w:val="0056412D"/>
    <w:rsid w:val="00564B18"/>
    <w:rsid w:val="00564ED2"/>
    <w:rsid w:val="00565436"/>
    <w:rsid w:val="00565E71"/>
    <w:rsid w:val="005665F9"/>
    <w:rsid w:val="00567509"/>
    <w:rsid w:val="005678C5"/>
    <w:rsid w:val="00567AEC"/>
    <w:rsid w:val="00570B50"/>
    <w:rsid w:val="00570B83"/>
    <w:rsid w:val="00571664"/>
    <w:rsid w:val="005720E8"/>
    <w:rsid w:val="00572845"/>
    <w:rsid w:val="00572F92"/>
    <w:rsid w:val="005734DA"/>
    <w:rsid w:val="005738CB"/>
    <w:rsid w:val="005740C7"/>
    <w:rsid w:val="005741D8"/>
    <w:rsid w:val="005743B9"/>
    <w:rsid w:val="005747F4"/>
    <w:rsid w:val="00574CC9"/>
    <w:rsid w:val="00575E4B"/>
    <w:rsid w:val="00575EF1"/>
    <w:rsid w:val="005762D8"/>
    <w:rsid w:val="005767CD"/>
    <w:rsid w:val="00576E55"/>
    <w:rsid w:val="00577097"/>
    <w:rsid w:val="005776C1"/>
    <w:rsid w:val="0058006E"/>
    <w:rsid w:val="005801A6"/>
    <w:rsid w:val="0058078C"/>
    <w:rsid w:val="00581440"/>
    <w:rsid w:val="00581D0A"/>
    <w:rsid w:val="005822A7"/>
    <w:rsid w:val="005827CE"/>
    <w:rsid w:val="0058351E"/>
    <w:rsid w:val="00583BF8"/>
    <w:rsid w:val="00583F7D"/>
    <w:rsid w:val="00584BB3"/>
    <w:rsid w:val="0058543C"/>
    <w:rsid w:val="005855D2"/>
    <w:rsid w:val="00586354"/>
    <w:rsid w:val="005863CE"/>
    <w:rsid w:val="0058653F"/>
    <w:rsid w:val="00587546"/>
    <w:rsid w:val="00587897"/>
    <w:rsid w:val="005879D0"/>
    <w:rsid w:val="00590185"/>
    <w:rsid w:val="00590362"/>
    <w:rsid w:val="00590C72"/>
    <w:rsid w:val="00591D6E"/>
    <w:rsid w:val="00592842"/>
    <w:rsid w:val="0059285A"/>
    <w:rsid w:val="00592D0E"/>
    <w:rsid w:val="00593222"/>
    <w:rsid w:val="0059360B"/>
    <w:rsid w:val="00593662"/>
    <w:rsid w:val="00593CE6"/>
    <w:rsid w:val="00593E3F"/>
    <w:rsid w:val="00593E8F"/>
    <w:rsid w:val="00593F02"/>
    <w:rsid w:val="00594666"/>
    <w:rsid w:val="00594925"/>
    <w:rsid w:val="005952F9"/>
    <w:rsid w:val="00595B5F"/>
    <w:rsid w:val="00595EF1"/>
    <w:rsid w:val="00596778"/>
    <w:rsid w:val="00596D1D"/>
    <w:rsid w:val="00596F5E"/>
    <w:rsid w:val="005971A8"/>
    <w:rsid w:val="0059722D"/>
    <w:rsid w:val="00597B1A"/>
    <w:rsid w:val="00597CB2"/>
    <w:rsid w:val="005A05EC"/>
    <w:rsid w:val="005A083F"/>
    <w:rsid w:val="005A1225"/>
    <w:rsid w:val="005A14D9"/>
    <w:rsid w:val="005A1569"/>
    <w:rsid w:val="005A18F0"/>
    <w:rsid w:val="005A1F01"/>
    <w:rsid w:val="005A2684"/>
    <w:rsid w:val="005A2AC7"/>
    <w:rsid w:val="005A2C55"/>
    <w:rsid w:val="005A3D96"/>
    <w:rsid w:val="005A42AA"/>
    <w:rsid w:val="005A4811"/>
    <w:rsid w:val="005A4EB6"/>
    <w:rsid w:val="005A546B"/>
    <w:rsid w:val="005A570B"/>
    <w:rsid w:val="005A5FDD"/>
    <w:rsid w:val="005A64C3"/>
    <w:rsid w:val="005A652B"/>
    <w:rsid w:val="005A658F"/>
    <w:rsid w:val="005A6DA3"/>
    <w:rsid w:val="005A78CD"/>
    <w:rsid w:val="005A7DA4"/>
    <w:rsid w:val="005B01D6"/>
    <w:rsid w:val="005B03C4"/>
    <w:rsid w:val="005B0EC8"/>
    <w:rsid w:val="005B15D9"/>
    <w:rsid w:val="005B188B"/>
    <w:rsid w:val="005B1DA1"/>
    <w:rsid w:val="005B2BD2"/>
    <w:rsid w:val="005B2C7F"/>
    <w:rsid w:val="005B3796"/>
    <w:rsid w:val="005B3C41"/>
    <w:rsid w:val="005B3CB9"/>
    <w:rsid w:val="005B46BD"/>
    <w:rsid w:val="005B5CE6"/>
    <w:rsid w:val="005B619B"/>
    <w:rsid w:val="005B69A5"/>
    <w:rsid w:val="005B6A2E"/>
    <w:rsid w:val="005B6BE0"/>
    <w:rsid w:val="005B6C1C"/>
    <w:rsid w:val="005B6CF1"/>
    <w:rsid w:val="005B759D"/>
    <w:rsid w:val="005B7603"/>
    <w:rsid w:val="005C0C7E"/>
    <w:rsid w:val="005C0E0D"/>
    <w:rsid w:val="005C1317"/>
    <w:rsid w:val="005C1949"/>
    <w:rsid w:val="005C2108"/>
    <w:rsid w:val="005C2849"/>
    <w:rsid w:val="005C2AAB"/>
    <w:rsid w:val="005C2ABA"/>
    <w:rsid w:val="005C3483"/>
    <w:rsid w:val="005C35DB"/>
    <w:rsid w:val="005C371A"/>
    <w:rsid w:val="005C375D"/>
    <w:rsid w:val="005C4349"/>
    <w:rsid w:val="005C4431"/>
    <w:rsid w:val="005C45BC"/>
    <w:rsid w:val="005C48D4"/>
    <w:rsid w:val="005C4B06"/>
    <w:rsid w:val="005C4FE5"/>
    <w:rsid w:val="005C5816"/>
    <w:rsid w:val="005C6449"/>
    <w:rsid w:val="005C77C4"/>
    <w:rsid w:val="005C77F9"/>
    <w:rsid w:val="005C7D8B"/>
    <w:rsid w:val="005D00BF"/>
    <w:rsid w:val="005D0146"/>
    <w:rsid w:val="005D0A7B"/>
    <w:rsid w:val="005D0E38"/>
    <w:rsid w:val="005D13BD"/>
    <w:rsid w:val="005D18A1"/>
    <w:rsid w:val="005D1D7B"/>
    <w:rsid w:val="005D20BA"/>
    <w:rsid w:val="005D2ADD"/>
    <w:rsid w:val="005D2B2F"/>
    <w:rsid w:val="005D2B7B"/>
    <w:rsid w:val="005D2E4E"/>
    <w:rsid w:val="005D30E6"/>
    <w:rsid w:val="005D38AC"/>
    <w:rsid w:val="005D38D7"/>
    <w:rsid w:val="005D3961"/>
    <w:rsid w:val="005D3BE8"/>
    <w:rsid w:val="005D3CD0"/>
    <w:rsid w:val="005D453A"/>
    <w:rsid w:val="005D50D0"/>
    <w:rsid w:val="005D5BFC"/>
    <w:rsid w:val="005D6967"/>
    <w:rsid w:val="005D6C73"/>
    <w:rsid w:val="005D7243"/>
    <w:rsid w:val="005D73B0"/>
    <w:rsid w:val="005D7525"/>
    <w:rsid w:val="005D7842"/>
    <w:rsid w:val="005D7A12"/>
    <w:rsid w:val="005D7DD0"/>
    <w:rsid w:val="005E019C"/>
    <w:rsid w:val="005E0B6A"/>
    <w:rsid w:val="005E167B"/>
    <w:rsid w:val="005E178A"/>
    <w:rsid w:val="005E191F"/>
    <w:rsid w:val="005E1B11"/>
    <w:rsid w:val="005E22EC"/>
    <w:rsid w:val="005E23C0"/>
    <w:rsid w:val="005E27A1"/>
    <w:rsid w:val="005E34AE"/>
    <w:rsid w:val="005E3922"/>
    <w:rsid w:val="005E3D51"/>
    <w:rsid w:val="005E42CC"/>
    <w:rsid w:val="005E454C"/>
    <w:rsid w:val="005E4EE8"/>
    <w:rsid w:val="005E4F6B"/>
    <w:rsid w:val="005E511E"/>
    <w:rsid w:val="005E521C"/>
    <w:rsid w:val="005E5B86"/>
    <w:rsid w:val="005E6307"/>
    <w:rsid w:val="005E68A2"/>
    <w:rsid w:val="005E74CE"/>
    <w:rsid w:val="005E7704"/>
    <w:rsid w:val="005E7743"/>
    <w:rsid w:val="005E79BB"/>
    <w:rsid w:val="005F0697"/>
    <w:rsid w:val="005F0CA1"/>
    <w:rsid w:val="005F0CD3"/>
    <w:rsid w:val="005F0F8A"/>
    <w:rsid w:val="005F1223"/>
    <w:rsid w:val="005F176E"/>
    <w:rsid w:val="005F1965"/>
    <w:rsid w:val="005F1EF2"/>
    <w:rsid w:val="005F2137"/>
    <w:rsid w:val="005F2245"/>
    <w:rsid w:val="005F24AB"/>
    <w:rsid w:val="005F2A17"/>
    <w:rsid w:val="005F3121"/>
    <w:rsid w:val="005F32F7"/>
    <w:rsid w:val="005F36F5"/>
    <w:rsid w:val="005F371E"/>
    <w:rsid w:val="005F39A6"/>
    <w:rsid w:val="005F3B56"/>
    <w:rsid w:val="005F4D90"/>
    <w:rsid w:val="005F5A26"/>
    <w:rsid w:val="005F646D"/>
    <w:rsid w:val="005F7190"/>
    <w:rsid w:val="005F7965"/>
    <w:rsid w:val="005F7C6E"/>
    <w:rsid w:val="0060055A"/>
    <w:rsid w:val="006015D0"/>
    <w:rsid w:val="00601C86"/>
    <w:rsid w:val="00601DCB"/>
    <w:rsid w:val="00601E7E"/>
    <w:rsid w:val="006023D8"/>
    <w:rsid w:val="00602728"/>
    <w:rsid w:val="00602B87"/>
    <w:rsid w:val="006030BF"/>
    <w:rsid w:val="0060312E"/>
    <w:rsid w:val="00603336"/>
    <w:rsid w:val="00603431"/>
    <w:rsid w:val="00604492"/>
    <w:rsid w:val="006046B4"/>
    <w:rsid w:val="00604D55"/>
    <w:rsid w:val="006053B2"/>
    <w:rsid w:val="00605C3B"/>
    <w:rsid w:val="00605CE5"/>
    <w:rsid w:val="00606082"/>
    <w:rsid w:val="006062B0"/>
    <w:rsid w:val="00606A3A"/>
    <w:rsid w:val="00606C23"/>
    <w:rsid w:val="00606F21"/>
    <w:rsid w:val="00607088"/>
    <w:rsid w:val="00607373"/>
    <w:rsid w:val="0060739E"/>
    <w:rsid w:val="0060788F"/>
    <w:rsid w:val="00607DFD"/>
    <w:rsid w:val="00610515"/>
    <w:rsid w:val="006110E7"/>
    <w:rsid w:val="006118DC"/>
    <w:rsid w:val="00611A48"/>
    <w:rsid w:val="00612A6A"/>
    <w:rsid w:val="00612EDD"/>
    <w:rsid w:val="00612FDA"/>
    <w:rsid w:val="00614524"/>
    <w:rsid w:val="00614B5C"/>
    <w:rsid w:val="00614F4E"/>
    <w:rsid w:val="0061589D"/>
    <w:rsid w:val="0061598A"/>
    <w:rsid w:val="00616170"/>
    <w:rsid w:val="0061645F"/>
    <w:rsid w:val="006164DC"/>
    <w:rsid w:val="006168E1"/>
    <w:rsid w:val="006169D2"/>
    <w:rsid w:val="00616E34"/>
    <w:rsid w:val="0061754F"/>
    <w:rsid w:val="00617783"/>
    <w:rsid w:val="006177DA"/>
    <w:rsid w:val="0061792A"/>
    <w:rsid w:val="00617A00"/>
    <w:rsid w:val="0062057B"/>
    <w:rsid w:val="006209F9"/>
    <w:rsid w:val="00620EF0"/>
    <w:rsid w:val="0062137F"/>
    <w:rsid w:val="00621CC4"/>
    <w:rsid w:val="0062245B"/>
    <w:rsid w:val="00622A50"/>
    <w:rsid w:val="00622F21"/>
    <w:rsid w:val="00623046"/>
    <w:rsid w:val="00623715"/>
    <w:rsid w:val="00623F98"/>
    <w:rsid w:val="006240BD"/>
    <w:rsid w:val="00624499"/>
    <w:rsid w:val="00624D18"/>
    <w:rsid w:val="006257A3"/>
    <w:rsid w:val="00625BB1"/>
    <w:rsid w:val="006261DC"/>
    <w:rsid w:val="00626477"/>
    <w:rsid w:val="0062696F"/>
    <w:rsid w:val="00627C81"/>
    <w:rsid w:val="00627D88"/>
    <w:rsid w:val="006301EB"/>
    <w:rsid w:val="0063095D"/>
    <w:rsid w:val="00630FCA"/>
    <w:rsid w:val="00631784"/>
    <w:rsid w:val="0063181B"/>
    <w:rsid w:val="00631878"/>
    <w:rsid w:val="00631B09"/>
    <w:rsid w:val="00632B8C"/>
    <w:rsid w:val="0063337F"/>
    <w:rsid w:val="00633382"/>
    <w:rsid w:val="006335A2"/>
    <w:rsid w:val="006338CC"/>
    <w:rsid w:val="00633E54"/>
    <w:rsid w:val="00633F08"/>
    <w:rsid w:val="00634413"/>
    <w:rsid w:val="006348A8"/>
    <w:rsid w:val="0063595A"/>
    <w:rsid w:val="00635D4D"/>
    <w:rsid w:val="0063609D"/>
    <w:rsid w:val="00636449"/>
    <w:rsid w:val="00636ADC"/>
    <w:rsid w:val="0063702D"/>
    <w:rsid w:val="00637228"/>
    <w:rsid w:val="00637286"/>
    <w:rsid w:val="00637976"/>
    <w:rsid w:val="00637DB8"/>
    <w:rsid w:val="00637E48"/>
    <w:rsid w:val="00640E33"/>
    <w:rsid w:val="00640F1E"/>
    <w:rsid w:val="00641797"/>
    <w:rsid w:val="00642087"/>
    <w:rsid w:val="006428C6"/>
    <w:rsid w:val="00642F0E"/>
    <w:rsid w:val="00642FF2"/>
    <w:rsid w:val="006432BE"/>
    <w:rsid w:val="0064379E"/>
    <w:rsid w:val="00644016"/>
    <w:rsid w:val="0064421C"/>
    <w:rsid w:val="006446BE"/>
    <w:rsid w:val="00644B81"/>
    <w:rsid w:val="00645073"/>
    <w:rsid w:val="00645280"/>
    <w:rsid w:val="0064547A"/>
    <w:rsid w:val="0064576C"/>
    <w:rsid w:val="00645E99"/>
    <w:rsid w:val="00645F44"/>
    <w:rsid w:val="006469C9"/>
    <w:rsid w:val="00646C69"/>
    <w:rsid w:val="006477B5"/>
    <w:rsid w:val="0064780A"/>
    <w:rsid w:val="00647B86"/>
    <w:rsid w:val="00647E97"/>
    <w:rsid w:val="0065096D"/>
    <w:rsid w:val="00651FDE"/>
    <w:rsid w:val="00653173"/>
    <w:rsid w:val="006535D8"/>
    <w:rsid w:val="00653DE5"/>
    <w:rsid w:val="00654499"/>
    <w:rsid w:val="00654622"/>
    <w:rsid w:val="00654AC9"/>
    <w:rsid w:val="00654E31"/>
    <w:rsid w:val="00654FC7"/>
    <w:rsid w:val="0065524E"/>
    <w:rsid w:val="006556F9"/>
    <w:rsid w:val="006558A6"/>
    <w:rsid w:val="006559B8"/>
    <w:rsid w:val="00655AEC"/>
    <w:rsid w:val="006568FA"/>
    <w:rsid w:val="0065692B"/>
    <w:rsid w:val="00656EF2"/>
    <w:rsid w:val="00656F04"/>
    <w:rsid w:val="00657493"/>
    <w:rsid w:val="00657669"/>
    <w:rsid w:val="00657A02"/>
    <w:rsid w:val="00657BDA"/>
    <w:rsid w:val="00657C7A"/>
    <w:rsid w:val="00657E5E"/>
    <w:rsid w:val="0066086A"/>
    <w:rsid w:val="00660EC9"/>
    <w:rsid w:val="00661C60"/>
    <w:rsid w:val="006623D2"/>
    <w:rsid w:val="00662517"/>
    <w:rsid w:val="00662A90"/>
    <w:rsid w:val="00662E38"/>
    <w:rsid w:val="00662EEC"/>
    <w:rsid w:val="00663088"/>
    <w:rsid w:val="006632C7"/>
    <w:rsid w:val="0066393E"/>
    <w:rsid w:val="00663B78"/>
    <w:rsid w:val="006651AB"/>
    <w:rsid w:val="006657C1"/>
    <w:rsid w:val="00665A7E"/>
    <w:rsid w:val="00665FAF"/>
    <w:rsid w:val="006663BE"/>
    <w:rsid w:val="00666414"/>
    <w:rsid w:val="00666501"/>
    <w:rsid w:val="0066669B"/>
    <w:rsid w:val="006668DB"/>
    <w:rsid w:val="00666CD1"/>
    <w:rsid w:val="006677B6"/>
    <w:rsid w:val="00667A73"/>
    <w:rsid w:val="00667B70"/>
    <w:rsid w:val="00667EE2"/>
    <w:rsid w:val="00670367"/>
    <w:rsid w:val="006705F1"/>
    <w:rsid w:val="00670F23"/>
    <w:rsid w:val="006718F5"/>
    <w:rsid w:val="00671991"/>
    <w:rsid w:val="006724C8"/>
    <w:rsid w:val="00672650"/>
    <w:rsid w:val="00672BF1"/>
    <w:rsid w:val="00672FAB"/>
    <w:rsid w:val="00673524"/>
    <w:rsid w:val="00673C7A"/>
    <w:rsid w:val="00673F40"/>
    <w:rsid w:val="0067459C"/>
    <w:rsid w:val="006746F9"/>
    <w:rsid w:val="00675D06"/>
    <w:rsid w:val="00675E4D"/>
    <w:rsid w:val="00676B00"/>
    <w:rsid w:val="006779A4"/>
    <w:rsid w:val="00677A9D"/>
    <w:rsid w:val="00677DF5"/>
    <w:rsid w:val="00680474"/>
    <w:rsid w:val="0068096E"/>
    <w:rsid w:val="0068168C"/>
    <w:rsid w:val="00681C18"/>
    <w:rsid w:val="00681F11"/>
    <w:rsid w:val="00682709"/>
    <w:rsid w:val="006828EF"/>
    <w:rsid w:val="00682ACC"/>
    <w:rsid w:val="00682D63"/>
    <w:rsid w:val="00683BB9"/>
    <w:rsid w:val="00683DD4"/>
    <w:rsid w:val="00684158"/>
    <w:rsid w:val="00684485"/>
    <w:rsid w:val="0068458D"/>
    <w:rsid w:val="00684656"/>
    <w:rsid w:val="00684755"/>
    <w:rsid w:val="006851C2"/>
    <w:rsid w:val="00685975"/>
    <w:rsid w:val="00685F13"/>
    <w:rsid w:val="00687358"/>
    <w:rsid w:val="006878F0"/>
    <w:rsid w:val="006879D9"/>
    <w:rsid w:val="00687ACF"/>
    <w:rsid w:val="00687AE1"/>
    <w:rsid w:val="00687DDE"/>
    <w:rsid w:val="006902C6"/>
    <w:rsid w:val="0069098C"/>
    <w:rsid w:val="00690CB9"/>
    <w:rsid w:val="00690EDD"/>
    <w:rsid w:val="0069103F"/>
    <w:rsid w:val="0069177D"/>
    <w:rsid w:val="00691788"/>
    <w:rsid w:val="00691BAD"/>
    <w:rsid w:val="0069245B"/>
    <w:rsid w:val="00692670"/>
    <w:rsid w:val="006926FB"/>
    <w:rsid w:val="006929CE"/>
    <w:rsid w:val="006931C2"/>
    <w:rsid w:val="006931DB"/>
    <w:rsid w:val="00693D21"/>
    <w:rsid w:val="00693ED2"/>
    <w:rsid w:val="00694185"/>
    <w:rsid w:val="006942EF"/>
    <w:rsid w:val="0069452B"/>
    <w:rsid w:val="006949F9"/>
    <w:rsid w:val="00694F99"/>
    <w:rsid w:val="006950DA"/>
    <w:rsid w:val="00695428"/>
    <w:rsid w:val="006956D4"/>
    <w:rsid w:val="00695C4A"/>
    <w:rsid w:val="00695F8B"/>
    <w:rsid w:val="0069694C"/>
    <w:rsid w:val="00696F0E"/>
    <w:rsid w:val="00697145"/>
    <w:rsid w:val="006976E7"/>
    <w:rsid w:val="00697987"/>
    <w:rsid w:val="00697FF2"/>
    <w:rsid w:val="006A0130"/>
    <w:rsid w:val="006A0E08"/>
    <w:rsid w:val="006A105C"/>
    <w:rsid w:val="006A13ED"/>
    <w:rsid w:val="006A1D3B"/>
    <w:rsid w:val="006A227F"/>
    <w:rsid w:val="006A270D"/>
    <w:rsid w:val="006A334A"/>
    <w:rsid w:val="006A3D81"/>
    <w:rsid w:val="006A3FF3"/>
    <w:rsid w:val="006A45BA"/>
    <w:rsid w:val="006A460B"/>
    <w:rsid w:val="006A54D5"/>
    <w:rsid w:val="006A5851"/>
    <w:rsid w:val="006A58B5"/>
    <w:rsid w:val="006A5AB4"/>
    <w:rsid w:val="006A5FC1"/>
    <w:rsid w:val="006A6018"/>
    <w:rsid w:val="006A6F57"/>
    <w:rsid w:val="006A7DBD"/>
    <w:rsid w:val="006B08F4"/>
    <w:rsid w:val="006B0E75"/>
    <w:rsid w:val="006B0E96"/>
    <w:rsid w:val="006B151B"/>
    <w:rsid w:val="006B1B95"/>
    <w:rsid w:val="006B209A"/>
    <w:rsid w:val="006B237A"/>
    <w:rsid w:val="006B29C2"/>
    <w:rsid w:val="006B2B2A"/>
    <w:rsid w:val="006B3754"/>
    <w:rsid w:val="006B37BD"/>
    <w:rsid w:val="006B48A1"/>
    <w:rsid w:val="006B5686"/>
    <w:rsid w:val="006B628A"/>
    <w:rsid w:val="006B6611"/>
    <w:rsid w:val="006B6E7C"/>
    <w:rsid w:val="006B77C9"/>
    <w:rsid w:val="006B7FED"/>
    <w:rsid w:val="006C03A1"/>
    <w:rsid w:val="006C0804"/>
    <w:rsid w:val="006C0D0A"/>
    <w:rsid w:val="006C0ECD"/>
    <w:rsid w:val="006C1E79"/>
    <w:rsid w:val="006C2291"/>
    <w:rsid w:val="006C2A0B"/>
    <w:rsid w:val="006C2D1F"/>
    <w:rsid w:val="006C30E4"/>
    <w:rsid w:val="006C35C6"/>
    <w:rsid w:val="006C3AA1"/>
    <w:rsid w:val="006C3B98"/>
    <w:rsid w:val="006C3FA8"/>
    <w:rsid w:val="006C4552"/>
    <w:rsid w:val="006C55C9"/>
    <w:rsid w:val="006C58F2"/>
    <w:rsid w:val="006C6B82"/>
    <w:rsid w:val="006C7E54"/>
    <w:rsid w:val="006D2A73"/>
    <w:rsid w:val="006D2DB4"/>
    <w:rsid w:val="006D2F70"/>
    <w:rsid w:val="006D304A"/>
    <w:rsid w:val="006D3427"/>
    <w:rsid w:val="006D3811"/>
    <w:rsid w:val="006D430B"/>
    <w:rsid w:val="006D4355"/>
    <w:rsid w:val="006D44DE"/>
    <w:rsid w:val="006D4F20"/>
    <w:rsid w:val="006D4F6E"/>
    <w:rsid w:val="006D58D8"/>
    <w:rsid w:val="006D591F"/>
    <w:rsid w:val="006D5948"/>
    <w:rsid w:val="006D597E"/>
    <w:rsid w:val="006D59F0"/>
    <w:rsid w:val="006D5FC0"/>
    <w:rsid w:val="006D6581"/>
    <w:rsid w:val="006D664A"/>
    <w:rsid w:val="006D7090"/>
    <w:rsid w:val="006D7302"/>
    <w:rsid w:val="006D7742"/>
    <w:rsid w:val="006D78DF"/>
    <w:rsid w:val="006E05FA"/>
    <w:rsid w:val="006E0F40"/>
    <w:rsid w:val="006E10F1"/>
    <w:rsid w:val="006E154F"/>
    <w:rsid w:val="006E1577"/>
    <w:rsid w:val="006E168B"/>
    <w:rsid w:val="006E1DDD"/>
    <w:rsid w:val="006E24A8"/>
    <w:rsid w:val="006E2846"/>
    <w:rsid w:val="006E3C9E"/>
    <w:rsid w:val="006E3ECC"/>
    <w:rsid w:val="006E40C8"/>
    <w:rsid w:val="006E538A"/>
    <w:rsid w:val="006E6040"/>
    <w:rsid w:val="006E684B"/>
    <w:rsid w:val="006E72A9"/>
    <w:rsid w:val="006F088D"/>
    <w:rsid w:val="006F0905"/>
    <w:rsid w:val="006F09D3"/>
    <w:rsid w:val="006F14B2"/>
    <w:rsid w:val="006F1CEE"/>
    <w:rsid w:val="006F1D87"/>
    <w:rsid w:val="006F1DF0"/>
    <w:rsid w:val="006F23AA"/>
    <w:rsid w:val="006F24C2"/>
    <w:rsid w:val="006F2AAA"/>
    <w:rsid w:val="006F2B12"/>
    <w:rsid w:val="006F2C8B"/>
    <w:rsid w:val="006F3835"/>
    <w:rsid w:val="006F5CD9"/>
    <w:rsid w:val="006F5D26"/>
    <w:rsid w:val="006F666D"/>
    <w:rsid w:val="006F677C"/>
    <w:rsid w:val="006F6AAA"/>
    <w:rsid w:val="006F6C45"/>
    <w:rsid w:val="006F731C"/>
    <w:rsid w:val="006F7D8E"/>
    <w:rsid w:val="006F7FB7"/>
    <w:rsid w:val="007006F1"/>
    <w:rsid w:val="0070086A"/>
    <w:rsid w:val="007008A9"/>
    <w:rsid w:val="00700B26"/>
    <w:rsid w:val="00701841"/>
    <w:rsid w:val="00701E60"/>
    <w:rsid w:val="00701F51"/>
    <w:rsid w:val="00702592"/>
    <w:rsid w:val="00702DFE"/>
    <w:rsid w:val="00703582"/>
    <w:rsid w:val="0070398A"/>
    <w:rsid w:val="00703EBF"/>
    <w:rsid w:val="00703EF9"/>
    <w:rsid w:val="0070429D"/>
    <w:rsid w:val="00704704"/>
    <w:rsid w:val="00704AA0"/>
    <w:rsid w:val="00704BB9"/>
    <w:rsid w:val="00704E22"/>
    <w:rsid w:val="00705223"/>
    <w:rsid w:val="00706020"/>
    <w:rsid w:val="00706253"/>
    <w:rsid w:val="00706772"/>
    <w:rsid w:val="00706972"/>
    <w:rsid w:val="00706B16"/>
    <w:rsid w:val="00706F55"/>
    <w:rsid w:val="00707A27"/>
    <w:rsid w:val="00707CAC"/>
    <w:rsid w:val="00707F1E"/>
    <w:rsid w:val="0071045B"/>
    <w:rsid w:val="00710533"/>
    <w:rsid w:val="00710D79"/>
    <w:rsid w:val="0071144A"/>
    <w:rsid w:val="007114F7"/>
    <w:rsid w:val="007116D6"/>
    <w:rsid w:val="00711AC7"/>
    <w:rsid w:val="00711BED"/>
    <w:rsid w:val="00711F61"/>
    <w:rsid w:val="00711F6D"/>
    <w:rsid w:val="007128F2"/>
    <w:rsid w:val="007131D0"/>
    <w:rsid w:val="00713429"/>
    <w:rsid w:val="00713517"/>
    <w:rsid w:val="0071403B"/>
    <w:rsid w:val="0071429A"/>
    <w:rsid w:val="00714B2E"/>
    <w:rsid w:val="00714FB7"/>
    <w:rsid w:val="0071508C"/>
    <w:rsid w:val="007152AB"/>
    <w:rsid w:val="007156A5"/>
    <w:rsid w:val="00715801"/>
    <w:rsid w:val="0071629E"/>
    <w:rsid w:val="007162CD"/>
    <w:rsid w:val="007163C9"/>
    <w:rsid w:val="0071669F"/>
    <w:rsid w:val="0071690D"/>
    <w:rsid w:val="00716D67"/>
    <w:rsid w:val="00716E20"/>
    <w:rsid w:val="007170E5"/>
    <w:rsid w:val="007171A5"/>
    <w:rsid w:val="00717A3A"/>
    <w:rsid w:val="00717B2A"/>
    <w:rsid w:val="0072027D"/>
    <w:rsid w:val="007209DE"/>
    <w:rsid w:val="00720D66"/>
    <w:rsid w:val="00720EF4"/>
    <w:rsid w:val="00720F3F"/>
    <w:rsid w:val="007212FB"/>
    <w:rsid w:val="0072174B"/>
    <w:rsid w:val="00721815"/>
    <w:rsid w:val="0072185D"/>
    <w:rsid w:val="00721A1F"/>
    <w:rsid w:val="00721AAE"/>
    <w:rsid w:val="00722822"/>
    <w:rsid w:val="00722D96"/>
    <w:rsid w:val="00722F01"/>
    <w:rsid w:val="007234DC"/>
    <w:rsid w:val="007237E2"/>
    <w:rsid w:val="00723B66"/>
    <w:rsid w:val="00724062"/>
    <w:rsid w:val="0072456B"/>
    <w:rsid w:val="00724EEE"/>
    <w:rsid w:val="00725B93"/>
    <w:rsid w:val="0072653C"/>
    <w:rsid w:val="00727647"/>
    <w:rsid w:val="007277C5"/>
    <w:rsid w:val="0072789F"/>
    <w:rsid w:val="0072799B"/>
    <w:rsid w:val="00727BCD"/>
    <w:rsid w:val="00727D56"/>
    <w:rsid w:val="0073075D"/>
    <w:rsid w:val="00730E2C"/>
    <w:rsid w:val="00730F0D"/>
    <w:rsid w:val="00731310"/>
    <w:rsid w:val="00731516"/>
    <w:rsid w:val="00731A83"/>
    <w:rsid w:val="00731DFB"/>
    <w:rsid w:val="007325F3"/>
    <w:rsid w:val="007328B2"/>
    <w:rsid w:val="00732A08"/>
    <w:rsid w:val="00733556"/>
    <w:rsid w:val="007337F1"/>
    <w:rsid w:val="007339E7"/>
    <w:rsid w:val="00733CC9"/>
    <w:rsid w:val="00733F0D"/>
    <w:rsid w:val="00733F13"/>
    <w:rsid w:val="007341E3"/>
    <w:rsid w:val="00735083"/>
    <w:rsid w:val="00735088"/>
    <w:rsid w:val="00735268"/>
    <w:rsid w:val="00735A1E"/>
    <w:rsid w:val="007360DD"/>
    <w:rsid w:val="007362D1"/>
    <w:rsid w:val="007366A3"/>
    <w:rsid w:val="007369CE"/>
    <w:rsid w:val="0073724A"/>
    <w:rsid w:val="00737D1B"/>
    <w:rsid w:val="00737D28"/>
    <w:rsid w:val="007405EB"/>
    <w:rsid w:val="007409BA"/>
    <w:rsid w:val="00740F0A"/>
    <w:rsid w:val="007410CB"/>
    <w:rsid w:val="0074193F"/>
    <w:rsid w:val="007419E1"/>
    <w:rsid w:val="00741A9F"/>
    <w:rsid w:val="00741BB4"/>
    <w:rsid w:val="0074210F"/>
    <w:rsid w:val="0074269E"/>
    <w:rsid w:val="00742ABF"/>
    <w:rsid w:val="007437A4"/>
    <w:rsid w:val="00743AEC"/>
    <w:rsid w:val="007442C9"/>
    <w:rsid w:val="00744810"/>
    <w:rsid w:val="007448ED"/>
    <w:rsid w:val="0074540A"/>
    <w:rsid w:val="00746186"/>
    <w:rsid w:val="00746395"/>
    <w:rsid w:val="0074683D"/>
    <w:rsid w:val="00750115"/>
    <w:rsid w:val="00750315"/>
    <w:rsid w:val="00750556"/>
    <w:rsid w:val="0075109F"/>
    <w:rsid w:val="007511EE"/>
    <w:rsid w:val="00751993"/>
    <w:rsid w:val="00751B2A"/>
    <w:rsid w:val="00751E59"/>
    <w:rsid w:val="007523D0"/>
    <w:rsid w:val="007528EA"/>
    <w:rsid w:val="00753240"/>
    <w:rsid w:val="007532CB"/>
    <w:rsid w:val="007533F2"/>
    <w:rsid w:val="007536A8"/>
    <w:rsid w:val="007537F8"/>
    <w:rsid w:val="00753AA9"/>
    <w:rsid w:val="00754017"/>
    <w:rsid w:val="0075402B"/>
    <w:rsid w:val="00754624"/>
    <w:rsid w:val="00754849"/>
    <w:rsid w:val="00754D47"/>
    <w:rsid w:val="00754E2C"/>
    <w:rsid w:val="007555DE"/>
    <w:rsid w:val="007559BA"/>
    <w:rsid w:val="00756298"/>
    <w:rsid w:val="00756469"/>
    <w:rsid w:val="00756BF9"/>
    <w:rsid w:val="00756E3A"/>
    <w:rsid w:val="00757A13"/>
    <w:rsid w:val="007602BE"/>
    <w:rsid w:val="0076060B"/>
    <w:rsid w:val="00760BB1"/>
    <w:rsid w:val="00760F95"/>
    <w:rsid w:val="00760F9F"/>
    <w:rsid w:val="00761181"/>
    <w:rsid w:val="00761878"/>
    <w:rsid w:val="00762018"/>
    <w:rsid w:val="007624F3"/>
    <w:rsid w:val="00762E7F"/>
    <w:rsid w:val="00763379"/>
    <w:rsid w:val="00763619"/>
    <w:rsid w:val="007637B2"/>
    <w:rsid w:val="00763C8E"/>
    <w:rsid w:val="0076477E"/>
    <w:rsid w:val="00764BE8"/>
    <w:rsid w:val="00764FF8"/>
    <w:rsid w:val="00765758"/>
    <w:rsid w:val="007663B8"/>
    <w:rsid w:val="00766BBA"/>
    <w:rsid w:val="00767168"/>
    <w:rsid w:val="0076753B"/>
    <w:rsid w:val="00767CBF"/>
    <w:rsid w:val="0077192B"/>
    <w:rsid w:val="00771AE7"/>
    <w:rsid w:val="007720E5"/>
    <w:rsid w:val="007723AB"/>
    <w:rsid w:val="00772ABF"/>
    <w:rsid w:val="00772BB3"/>
    <w:rsid w:val="0077308E"/>
    <w:rsid w:val="0077357E"/>
    <w:rsid w:val="007740A8"/>
    <w:rsid w:val="00774374"/>
    <w:rsid w:val="007743BE"/>
    <w:rsid w:val="00774C5B"/>
    <w:rsid w:val="00774E61"/>
    <w:rsid w:val="00775610"/>
    <w:rsid w:val="00775911"/>
    <w:rsid w:val="00775A57"/>
    <w:rsid w:val="00775BFE"/>
    <w:rsid w:val="00775F05"/>
    <w:rsid w:val="00775F84"/>
    <w:rsid w:val="007769A7"/>
    <w:rsid w:val="00776C51"/>
    <w:rsid w:val="00776FC6"/>
    <w:rsid w:val="00777256"/>
    <w:rsid w:val="0077777D"/>
    <w:rsid w:val="00777C29"/>
    <w:rsid w:val="00777E76"/>
    <w:rsid w:val="00781A17"/>
    <w:rsid w:val="007821E3"/>
    <w:rsid w:val="0078220E"/>
    <w:rsid w:val="00783379"/>
    <w:rsid w:val="0078542E"/>
    <w:rsid w:val="00785C79"/>
    <w:rsid w:val="007866A4"/>
    <w:rsid w:val="00786A69"/>
    <w:rsid w:val="00786E82"/>
    <w:rsid w:val="007870F7"/>
    <w:rsid w:val="00787836"/>
    <w:rsid w:val="00787C77"/>
    <w:rsid w:val="007905C8"/>
    <w:rsid w:val="007908B7"/>
    <w:rsid w:val="00790F18"/>
    <w:rsid w:val="00791516"/>
    <w:rsid w:val="007920FB"/>
    <w:rsid w:val="00792A24"/>
    <w:rsid w:val="007931F3"/>
    <w:rsid w:val="00793651"/>
    <w:rsid w:val="00793687"/>
    <w:rsid w:val="007936FD"/>
    <w:rsid w:val="007939B4"/>
    <w:rsid w:val="00793A89"/>
    <w:rsid w:val="007945EB"/>
    <w:rsid w:val="00795017"/>
    <w:rsid w:val="007954EB"/>
    <w:rsid w:val="00796C8E"/>
    <w:rsid w:val="007978CF"/>
    <w:rsid w:val="00797AAC"/>
    <w:rsid w:val="00797AB4"/>
    <w:rsid w:val="00797B50"/>
    <w:rsid w:val="007A058C"/>
    <w:rsid w:val="007A0B83"/>
    <w:rsid w:val="007A0F2C"/>
    <w:rsid w:val="007A1055"/>
    <w:rsid w:val="007A186E"/>
    <w:rsid w:val="007A30D1"/>
    <w:rsid w:val="007A3116"/>
    <w:rsid w:val="007A4076"/>
    <w:rsid w:val="007A41DF"/>
    <w:rsid w:val="007A43BE"/>
    <w:rsid w:val="007A488A"/>
    <w:rsid w:val="007A57CD"/>
    <w:rsid w:val="007A58E7"/>
    <w:rsid w:val="007A5D07"/>
    <w:rsid w:val="007A6B71"/>
    <w:rsid w:val="007A7477"/>
    <w:rsid w:val="007A76BD"/>
    <w:rsid w:val="007A7975"/>
    <w:rsid w:val="007A7E61"/>
    <w:rsid w:val="007A7FEE"/>
    <w:rsid w:val="007B0AF8"/>
    <w:rsid w:val="007B0F38"/>
    <w:rsid w:val="007B127F"/>
    <w:rsid w:val="007B13E8"/>
    <w:rsid w:val="007B195C"/>
    <w:rsid w:val="007B1978"/>
    <w:rsid w:val="007B22E1"/>
    <w:rsid w:val="007B23EC"/>
    <w:rsid w:val="007B2717"/>
    <w:rsid w:val="007B2938"/>
    <w:rsid w:val="007B33B5"/>
    <w:rsid w:val="007B37D5"/>
    <w:rsid w:val="007B3D15"/>
    <w:rsid w:val="007B3EDB"/>
    <w:rsid w:val="007B40B5"/>
    <w:rsid w:val="007B413A"/>
    <w:rsid w:val="007B426F"/>
    <w:rsid w:val="007B4333"/>
    <w:rsid w:val="007B4672"/>
    <w:rsid w:val="007B4EC5"/>
    <w:rsid w:val="007B518C"/>
    <w:rsid w:val="007B534D"/>
    <w:rsid w:val="007B5EE8"/>
    <w:rsid w:val="007B613A"/>
    <w:rsid w:val="007B66CB"/>
    <w:rsid w:val="007B66D0"/>
    <w:rsid w:val="007B6B73"/>
    <w:rsid w:val="007B71C8"/>
    <w:rsid w:val="007B7296"/>
    <w:rsid w:val="007B79D5"/>
    <w:rsid w:val="007B7A2C"/>
    <w:rsid w:val="007C017D"/>
    <w:rsid w:val="007C1772"/>
    <w:rsid w:val="007C1929"/>
    <w:rsid w:val="007C206A"/>
    <w:rsid w:val="007C21A0"/>
    <w:rsid w:val="007C23A3"/>
    <w:rsid w:val="007C29C0"/>
    <w:rsid w:val="007C36EC"/>
    <w:rsid w:val="007C45DE"/>
    <w:rsid w:val="007C4997"/>
    <w:rsid w:val="007C49CB"/>
    <w:rsid w:val="007C4C6E"/>
    <w:rsid w:val="007C548B"/>
    <w:rsid w:val="007C5AE9"/>
    <w:rsid w:val="007C629D"/>
    <w:rsid w:val="007C6B11"/>
    <w:rsid w:val="007C7325"/>
    <w:rsid w:val="007C7ADE"/>
    <w:rsid w:val="007C7B27"/>
    <w:rsid w:val="007C7C39"/>
    <w:rsid w:val="007C7F94"/>
    <w:rsid w:val="007D00CA"/>
    <w:rsid w:val="007D0314"/>
    <w:rsid w:val="007D06EE"/>
    <w:rsid w:val="007D08CF"/>
    <w:rsid w:val="007D0C1B"/>
    <w:rsid w:val="007D107E"/>
    <w:rsid w:val="007D1AE1"/>
    <w:rsid w:val="007D1BC9"/>
    <w:rsid w:val="007D2577"/>
    <w:rsid w:val="007D2700"/>
    <w:rsid w:val="007D282E"/>
    <w:rsid w:val="007D29DB"/>
    <w:rsid w:val="007D2FC9"/>
    <w:rsid w:val="007D36BD"/>
    <w:rsid w:val="007D3800"/>
    <w:rsid w:val="007D3B73"/>
    <w:rsid w:val="007D3FAD"/>
    <w:rsid w:val="007D4145"/>
    <w:rsid w:val="007D445F"/>
    <w:rsid w:val="007D4AA2"/>
    <w:rsid w:val="007D4CBD"/>
    <w:rsid w:val="007D5573"/>
    <w:rsid w:val="007D588A"/>
    <w:rsid w:val="007D5F4D"/>
    <w:rsid w:val="007D64A6"/>
    <w:rsid w:val="007D66D6"/>
    <w:rsid w:val="007D697C"/>
    <w:rsid w:val="007D6DA6"/>
    <w:rsid w:val="007D6FA5"/>
    <w:rsid w:val="007D759C"/>
    <w:rsid w:val="007D7F93"/>
    <w:rsid w:val="007E0272"/>
    <w:rsid w:val="007E036A"/>
    <w:rsid w:val="007E1679"/>
    <w:rsid w:val="007E1D03"/>
    <w:rsid w:val="007E1D2B"/>
    <w:rsid w:val="007E1E2B"/>
    <w:rsid w:val="007E2E0E"/>
    <w:rsid w:val="007E2FE7"/>
    <w:rsid w:val="007E40D4"/>
    <w:rsid w:val="007E4633"/>
    <w:rsid w:val="007E52DB"/>
    <w:rsid w:val="007E5D5C"/>
    <w:rsid w:val="007E620F"/>
    <w:rsid w:val="007E66A0"/>
    <w:rsid w:val="007E67C3"/>
    <w:rsid w:val="007E6803"/>
    <w:rsid w:val="007E6B87"/>
    <w:rsid w:val="007E6F2C"/>
    <w:rsid w:val="007E7D2C"/>
    <w:rsid w:val="007E7D60"/>
    <w:rsid w:val="007F01D3"/>
    <w:rsid w:val="007F069D"/>
    <w:rsid w:val="007F0D1E"/>
    <w:rsid w:val="007F112A"/>
    <w:rsid w:val="007F169F"/>
    <w:rsid w:val="007F1E91"/>
    <w:rsid w:val="007F2159"/>
    <w:rsid w:val="007F21EA"/>
    <w:rsid w:val="007F2ED5"/>
    <w:rsid w:val="007F3130"/>
    <w:rsid w:val="007F3751"/>
    <w:rsid w:val="007F4F1B"/>
    <w:rsid w:val="007F4F36"/>
    <w:rsid w:val="007F50CB"/>
    <w:rsid w:val="007F5223"/>
    <w:rsid w:val="007F5FC8"/>
    <w:rsid w:val="007F6162"/>
    <w:rsid w:val="007F6560"/>
    <w:rsid w:val="007F6FB1"/>
    <w:rsid w:val="007F73AB"/>
    <w:rsid w:val="007F7511"/>
    <w:rsid w:val="007F7E90"/>
    <w:rsid w:val="008005DE"/>
    <w:rsid w:val="008025B2"/>
    <w:rsid w:val="0080276C"/>
    <w:rsid w:val="0080281A"/>
    <w:rsid w:val="00802C5C"/>
    <w:rsid w:val="00803ACD"/>
    <w:rsid w:val="00803FC5"/>
    <w:rsid w:val="00804066"/>
    <w:rsid w:val="0080422A"/>
    <w:rsid w:val="0080435A"/>
    <w:rsid w:val="00804A85"/>
    <w:rsid w:val="008052CC"/>
    <w:rsid w:val="008053AD"/>
    <w:rsid w:val="008055D1"/>
    <w:rsid w:val="00805B3C"/>
    <w:rsid w:val="008060D2"/>
    <w:rsid w:val="00806181"/>
    <w:rsid w:val="00806393"/>
    <w:rsid w:val="00806558"/>
    <w:rsid w:val="00806BD5"/>
    <w:rsid w:val="00806FB2"/>
    <w:rsid w:val="008073DB"/>
    <w:rsid w:val="00807564"/>
    <w:rsid w:val="008103E4"/>
    <w:rsid w:val="00810818"/>
    <w:rsid w:val="008108C0"/>
    <w:rsid w:val="00810A39"/>
    <w:rsid w:val="00810E1E"/>
    <w:rsid w:val="008116EF"/>
    <w:rsid w:val="00811EFC"/>
    <w:rsid w:val="0081205E"/>
    <w:rsid w:val="0081233A"/>
    <w:rsid w:val="00812477"/>
    <w:rsid w:val="00813092"/>
    <w:rsid w:val="0081464A"/>
    <w:rsid w:val="00814699"/>
    <w:rsid w:val="00815002"/>
    <w:rsid w:val="008154FF"/>
    <w:rsid w:val="0081587C"/>
    <w:rsid w:val="00816489"/>
    <w:rsid w:val="008164C9"/>
    <w:rsid w:val="00816D98"/>
    <w:rsid w:val="00817571"/>
    <w:rsid w:val="00817B11"/>
    <w:rsid w:val="008203FC"/>
    <w:rsid w:val="008209BC"/>
    <w:rsid w:val="0082187C"/>
    <w:rsid w:val="00821CB7"/>
    <w:rsid w:val="00822833"/>
    <w:rsid w:val="00822CB7"/>
    <w:rsid w:val="00823785"/>
    <w:rsid w:val="00823BE2"/>
    <w:rsid w:val="00823FAB"/>
    <w:rsid w:val="00824881"/>
    <w:rsid w:val="008249CA"/>
    <w:rsid w:val="00824A3B"/>
    <w:rsid w:val="0082507C"/>
    <w:rsid w:val="008252B8"/>
    <w:rsid w:val="00825B56"/>
    <w:rsid w:val="00825DCD"/>
    <w:rsid w:val="008260AD"/>
    <w:rsid w:val="008269C1"/>
    <w:rsid w:val="00826D3C"/>
    <w:rsid w:val="00826FD1"/>
    <w:rsid w:val="0082727D"/>
    <w:rsid w:val="00827452"/>
    <w:rsid w:val="008275D4"/>
    <w:rsid w:val="00827A58"/>
    <w:rsid w:val="008302BE"/>
    <w:rsid w:val="00830A5E"/>
    <w:rsid w:val="00830B64"/>
    <w:rsid w:val="00830D65"/>
    <w:rsid w:val="00830D9B"/>
    <w:rsid w:val="00831D31"/>
    <w:rsid w:val="00831FCB"/>
    <w:rsid w:val="0083246C"/>
    <w:rsid w:val="0083278E"/>
    <w:rsid w:val="00832CCF"/>
    <w:rsid w:val="00832ED8"/>
    <w:rsid w:val="00833087"/>
    <w:rsid w:val="00833403"/>
    <w:rsid w:val="00833531"/>
    <w:rsid w:val="008337EB"/>
    <w:rsid w:val="0083381B"/>
    <w:rsid w:val="00833F4C"/>
    <w:rsid w:val="008342E9"/>
    <w:rsid w:val="0083492F"/>
    <w:rsid w:val="0083499A"/>
    <w:rsid w:val="008351E6"/>
    <w:rsid w:val="008351EB"/>
    <w:rsid w:val="008357FE"/>
    <w:rsid w:val="00835EC7"/>
    <w:rsid w:val="00836B6D"/>
    <w:rsid w:val="00836ECD"/>
    <w:rsid w:val="0083741A"/>
    <w:rsid w:val="008374A1"/>
    <w:rsid w:val="00837775"/>
    <w:rsid w:val="00837DF3"/>
    <w:rsid w:val="00840262"/>
    <w:rsid w:val="00840B5D"/>
    <w:rsid w:val="00840D07"/>
    <w:rsid w:val="00840D61"/>
    <w:rsid w:val="00840DA5"/>
    <w:rsid w:val="00840F75"/>
    <w:rsid w:val="0084190C"/>
    <w:rsid w:val="00841CB1"/>
    <w:rsid w:val="00841DA3"/>
    <w:rsid w:val="00841FAB"/>
    <w:rsid w:val="0084241F"/>
    <w:rsid w:val="00842FC5"/>
    <w:rsid w:val="0084370A"/>
    <w:rsid w:val="00843D2F"/>
    <w:rsid w:val="00844685"/>
    <w:rsid w:val="0084497E"/>
    <w:rsid w:val="00844993"/>
    <w:rsid w:val="00845282"/>
    <w:rsid w:val="00845497"/>
    <w:rsid w:val="008454C8"/>
    <w:rsid w:val="00845F03"/>
    <w:rsid w:val="008469AD"/>
    <w:rsid w:val="00846AF0"/>
    <w:rsid w:val="00846BAF"/>
    <w:rsid w:val="00846EF5"/>
    <w:rsid w:val="00847761"/>
    <w:rsid w:val="0085010B"/>
    <w:rsid w:val="00851749"/>
    <w:rsid w:val="00851AA2"/>
    <w:rsid w:val="00852CF4"/>
    <w:rsid w:val="00853B12"/>
    <w:rsid w:val="00853D32"/>
    <w:rsid w:val="00854299"/>
    <w:rsid w:val="00854489"/>
    <w:rsid w:val="00854899"/>
    <w:rsid w:val="00854962"/>
    <w:rsid w:val="00855A58"/>
    <w:rsid w:val="00855BC0"/>
    <w:rsid w:val="00855D4F"/>
    <w:rsid w:val="0085674B"/>
    <w:rsid w:val="008569F2"/>
    <w:rsid w:val="00856D8F"/>
    <w:rsid w:val="00857578"/>
    <w:rsid w:val="008604D2"/>
    <w:rsid w:val="00860B51"/>
    <w:rsid w:val="00861ACF"/>
    <w:rsid w:val="00861C12"/>
    <w:rsid w:val="00861EBE"/>
    <w:rsid w:val="00862012"/>
    <w:rsid w:val="0086242E"/>
    <w:rsid w:val="00862D28"/>
    <w:rsid w:val="008643E4"/>
    <w:rsid w:val="00864E97"/>
    <w:rsid w:val="00865349"/>
    <w:rsid w:val="008654F4"/>
    <w:rsid w:val="0086724F"/>
    <w:rsid w:val="00867737"/>
    <w:rsid w:val="00867EEA"/>
    <w:rsid w:val="00867FA9"/>
    <w:rsid w:val="0087076A"/>
    <w:rsid w:val="00871C12"/>
    <w:rsid w:val="00872A86"/>
    <w:rsid w:val="00872BFF"/>
    <w:rsid w:val="00872F8A"/>
    <w:rsid w:val="008733B5"/>
    <w:rsid w:val="008736E1"/>
    <w:rsid w:val="00873782"/>
    <w:rsid w:val="0087427B"/>
    <w:rsid w:val="0087440D"/>
    <w:rsid w:val="00874661"/>
    <w:rsid w:val="00875810"/>
    <w:rsid w:val="00875CD4"/>
    <w:rsid w:val="00875F17"/>
    <w:rsid w:val="008760EE"/>
    <w:rsid w:val="008766F1"/>
    <w:rsid w:val="00876EA6"/>
    <w:rsid w:val="008770F0"/>
    <w:rsid w:val="00877265"/>
    <w:rsid w:val="00880B14"/>
    <w:rsid w:val="00881054"/>
    <w:rsid w:val="0088135D"/>
    <w:rsid w:val="008814F7"/>
    <w:rsid w:val="0088160C"/>
    <w:rsid w:val="00881785"/>
    <w:rsid w:val="0088194F"/>
    <w:rsid w:val="0088200F"/>
    <w:rsid w:val="00882366"/>
    <w:rsid w:val="008828CE"/>
    <w:rsid w:val="00882B41"/>
    <w:rsid w:val="00883285"/>
    <w:rsid w:val="008836BA"/>
    <w:rsid w:val="008839D8"/>
    <w:rsid w:val="00883B16"/>
    <w:rsid w:val="00884B91"/>
    <w:rsid w:val="00884DB6"/>
    <w:rsid w:val="008850AC"/>
    <w:rsid w:val="00885250"/>
    <w:rsid w:val="0088551F"/>
    <w:rsid w:val="00885576"/>
    <w:rsid w:val="008855F1"/>
    <w:rsid w:val="008858A9"/>
    <w:rsid w:val="00885B54"/>
    <w:rsid w:val="00886C4F"/>
    <w:rsid w:val="0088722A"/>
    <w:rsid w:val="00887A3F"/>
    <w:rsid w:val="00891677"/>
    <w:rsid w:val="00891838"/>
    <w:rsid w:val="00892204"/>
    <w:rsid w:val="00892839"/>
    <w:rsid w:val="008929AE"/>
    <w:rsid w:val="00892F87"/>
    <w:rsid w:val="00893296"/>
    <w:rsid w:val="00893376"/>
    <w:rsid w:val="008934F2"/>
    <w:rsid w:val="00893634"/>
    <w:rsid w:val="008938B1"/>
    <w:rsid w:val="00893A5A"/>
    <w:rsid w:val="00893FCF"/>
    <w:rsid w:val="008943C1"/>
    <w:rsid w:val="008944EC"/>
    <w:rsid w:val="00894CDE"/>
    <w:rsid w:val="00895893"/>
    <w:rsid w:val="00895B9A"/>
    <w:rsid w:val="00896169"/>
    <w:rsid w:val="0089646D"/>
    <w:rsid w:val="008972C3"/>
    <w:rsid w:val="008A0C89"/>
    <w:rsid w:val="008A0F1F"/>
    <w:rsid w:val="008A0F30"/>
    <w:rsid w:val="008A0F6C"/>
    <w:rsid w:val="008A202A"/>
    <w:rsid w:val="008A21FD"/>
    <w:rsid w:val="008A32E9"/>
    <w:rsid w:val="008A370F"/>
    <w:rsid w:val="008A37CD"/>
    <w:rsid w:val="008A42F6"/>
    <w:rsid w:val="008A4333"/>
    <w:rsid w:val="008A45ED"/>
    <w:rsid w:val="008A46B1"/>
    <w:rsid w:val="008A4952"/>
    <w:rsid w:val="008A4D44"/>
    <w:rsid w:val="008A4DD3"/>
    <w:rsid w:val="008A53BE"/>
    <w:rsid w:val="008A5578"/>
    <w:rsid w:val="008A5787"/>
    <w:rsid w:val="008A61C9"/>
    <w:rsid w:val="008A63A7"/>
    <w:rsid w:val="008A6D2B"/>
    <w:rsid w:val="008A7FCE"/>
    <w:rsid w:val="008B01A3"/>
    <w:rsid w:val="008B06CD"/>
    <w:rsid w:val="008B0F33"/>
    <w:rsid w:val="008B0F83"/>
    <w:rsid w:val="008B110A"/>
    <w:rsid w:val="008B118D"/>
    <w:rsid w:val="008B136B"/>
    <w:rsid w:val="008B15C2"/>
    <w:rsid w:val="008B16BD"/>
    <w:rsid w:val="008B195C"/>
    <w:rsid w:val="008B3CEA"/>
    <w:rsid w:val="008B3E2C"/>
    <w:rsid w:val="008B477E"/>
    <w:rsid w:val="008B4B71"/>
    <w:rsid w:val="008B4F02"/>
    <w:rsid w:val="008B4F8D"/>
    <w:rsid w:val="008B62D7"/>
    <w:rsid w:val="008B6446"/>
    <w:rsid w:val="008B65DE"/>
    <w:rsid w:val="008B6F7A"/>
    <w:rsid w:val="008B74CC"/>
    <w:rsid w:val="008B766A"/>
    <w:rsid w:val="008B77BF"/>
    <w:rsid w:val="008B78CA"/>
    <w:rsid w:val="008C01AE"/>
    <w:rsid w:val="008C07E0"/>
    <w:rsid w:val="008C0896"/>
    <w:rsid w:val="008C1370"/>
    <w:rsid w:val="008C1398"/>
    <w:rsid w:val="008C13B9"/>
    <w:rsid w:val="008C1C09"/>
    <w:rsid w:val="008C1CB2"/>
    <w:rsid w:val="008C20EC"/>
    <w:rsid w:val="008C216E"/>
    <w:rsid w:val="008C217D"/>
    <w:rsid w:val="008C2627"/>
    <w:rsid w:val="008C2AD4"/>
    <w:rsid w:val="008C2BCF"/>
    <w:rsid w:val="008C2D62"/>
    <w:rsid w:val="008C2DCE"/>
    <w:rsid w:val="008C2FC3"/>
    <w:rsid w:val="008C30B3"/>
    <w:rsid w:val="008C351F"/>
    <w:rsid w:val="008C4737"/>
    <w:rsid w:val="008C4B7A"/>
    <w:rsid w:val="008C4D45"/>
    <w:rsid w:val="008C50B8"/>
    <w:rsid w:val="008C53AC"/>
    <w:rsid w:val="008C5AEC"/>
    <w:rsid w:val="008C5FF8"/>
    <w:rsid w:val="008C6612"/>
    <w:rsid w:val="008C6967"/>
    <w:rsid w:val="008C6B48"/>
    <w:rsid w:val="008C7A8A"/>
    <w:rsid w:val="008C7F4E"/>
    <w:rsid w:val="008D0982"/>
    <w:rsid w:val="008D0C80"/>
    <w:rsid w:val="008D0F48"/>
    <w:rsid w:val="008D1280"/>
    <w:rsid w:val="008D1682"/>
    <w:rsid w:val="008D1C85"/>
    <w:rsid w:val="008D21C0"/>
    <w:rsid w:val="008D2330"/>
    <w:rsid w:val="008D2A79"/>
    <w:rsid w:val="008D2D98"/>
    <w:rsid w:val="008D2D9B"/>
    <w:rsid w:val="008D30F4"/>
    <w:rsid w:val="008D39A8"/>
    <w:rsid w:val="008D436F"/>
    <w:rsid w:val="008D535A"/>
    <w:rsid w:val="008D726B"/>
    <w:rsid w:val="008D751C"/>
    <w:rsid w:val="008E0407"/>
    <w:rsid w:val="008E06A7"/>
    <w:rsid w:val="008E07DE"/>
    <w:rsid w:val="008E0977"/>
    <w:rsid w:val="008E0AD8"/>
    <w:rsid w:val="008E0D17"/>
    <w:rsid w:val="008E10E0"/>
    <w:rsid w:val="008E14DF"/>
    <w:rsid w:val="008E1BDB"/>
    <w:rsid w:val="008E1BF2"/>
    <w:rsid w:val="008E1EB5"/>
    <w:rsid w:val="008E24FD"/>
    <w:rsid w:val="008E2AB6"/>
    <w:rsid w:val="008E3055"/>
    <w:rsid w:val="008E31D9"/>
    <w:rsid w:val="008E3739"/>
    <w:rsid w:val="008E44FE"/>
    <w:rsid w:val="008E47D0"/>
    <w:rsid w:val="008E4E68"/>
    <w:rsid w:val="008E4EC0"/>
    <w:rsid w:val="008E5744"/>
    <w:rsid w:val="008E5C76"/>
    <w:rsid w:val="008E5D86"/>
    <w:rsid w:val="008E5F06"/>
    <w:rsid w:val="008E6B34"/>
    <w:rsid w:val="008E74F2"/>
    <w:rsid w:val="008E7526"/>
    <w:rsid w:val="008E7B6F"/>
    <w:rsid w:val="008E7E73"/>
    <w:rsid w:val="008F08B2"/>
    <w:rsid w:val="008F1812"/>
    <w:rsid w:val="008F2486"/>
    <w:rsid w:val="008F2BE8"/>
    <w:rsid w:val="008F2C10"/>
    <w:rsid w:val="008F3997"/>
    <w:rsid w:val="008F3A75"/>
    <w:rsid w:val="008F3E09"/>
    <w:rsid w:val="008F409B"/>
    <w:rsid w:val="008F42D0"/>
    <w:rsid w:val="008F4655"/>
    <w:rsid w:val="008F48DA"/>
    <w:rsid w:val="008F5143"/>
    <w:rsid w:val="008F5493"/>
    <w:rsid w:val="008F55AA"/>
    <w:rsid w:val="008F5C9D"/>
    <w:rsid w:val="008F67BE"/>
    <w:rsid w:val="008F6912"/>
    <w:rsid w:val="008F695C"/>
    <w:rsid w:val="008F6AB3"/>
    <w:rsid w:val="008F6AFB"/>
    <w:rsid w:val="008F6BB5"/>
    <w:rsid w:val="008F71A3"/>
    <w:rsid w:val="008F7DED"/>
    <w:rsid w:val="009002FD"/>
    <w:rsid w:val="0090067C"/>
    <w:rsid w:val="0090091D"/>
    <w:rsid w:val="00900BB5"/>
    <w:rsid w:val="00900DCA"/>
    <w:rsid w:val="00900E95"/>
    <w:rsid w:val="00901C8C"/>
    <w:rsid w:val="009021D5"/>
    <w:rsid w:val="00902800"/>
    <w:rsid w:val="009030F4"/>
    <w:rsid w:val="00903C58"/>
    <w:rsid w:val="00903F1D"/>
    <w:rsid w:val="0090402B"/>
    <w:rsid w:val="00904403"/>
    <w:rsid w:val="0090467A"/>
    <w:rsid w:val="00904786"/>
    <w:rsid w:val="00904F92"/>
    <w:rsid w:val="00904F9B"/>
    <w:rsid w:val="009050C4"/>
    <w:rsid w:val="00905169"/>
    <w:rsid w:val="009056C8"/>
    <w:rsid w:val="00905A13"/>
    <w:rsid w:val="00905B8B"/>
    <w:rsid w:val="00907099"/>
    <w:rsid w:val="0090758D"/>
    <w:rsid w:val="009078AE"/>
    <w:rsid w:val="00910326"/>
    <w:rsid w:val="0091059A"/>
    <w:rsid w:val="009106FF"/>
    <w:rsid w:val="009110FF"/>
    <w:rsid w:val="00911391"/>
    <w:rsid w:val="00911A6F"/>
    <w:rsid w:val="009136B2"/>
    <w:rsid w:val="009137E9"/>
    <w:rsid w:val="00913C4A"/>
    <w:rsid w:val="00914067"/>
    <w:rsid w:val="0091425B"/>
    <w:rsid w:val="009144D3"/>
    <w:rsid w:val="00915028"/>
    <w:rsid w:val="0091532F"/>
    <w:rsid w:val="00916069"/>
    <w:rsid w:val="00916894"/>
    <w:rsid w:val="00916A13"/>
    <w:rsid w:val="00917C5C"/>
    <w:rsid w:val="00917E3E"/>
    <w:rsid w:val="00920363"/>
    <w:rsid w:val="009203F9"/>
    <w:rsid w:val="009212B7"/>
    <w:rsid w:val="00921573"/>
    <w:rsid w:val="009219A7"/>
    <w:rsid w:val="00921D47"/>
    <w:rsid w:val="00921E0B"/>
    <w:rsid w:val="00921E99"/>
    <w:rsid w:val="00921EB8"/>
    <w:rsid w:val="00922064"/>
    <w:rsid w:val="009221DA"/>
    <w:rsid w:val="00922549"/>
    <w:rsid w:val="00922A4B"/>
    <w:rsid w:val="00922A77"/>
    <w:rsid w:val="009236A6"/>
    <w:rsid w:val="00924AD2"/>
    <w:rsid w:val="00924E71"/>
    <w:rsid w:val="00924F71"/>
    <w:rsid w:val="00925251"/>
    <w:rsid w:val="00926B66"/>
    <w:rsid w:val="00926EB3"/>
    <w:rsid w:val="0092719D"/>
    <w:rsid w:val="00927249"/>
    <w:rsid w:val="009275C2"/>
    <w:rsid w:val="00927EB6"/>
    <w:rsid w:val="00927EF1"/>
    <w:rsid w:val="00930519"/>
    <w:rsid w:val="009317FB"/>
    <w:rsid w:val="009321C6"/>
    <w:rsid w:val="0093287F"/>
    <w:rsid w:val="00932AA8"/>
    <w:rsid w:val="00932CFC"/>
    <w:rsid w:val="00932D46"/>
    <w:rsid w:val="00932F2D"/>
    <w:rsid w:val="00933A9F"/>
    <w:rsid w:val="00934202"/>
    <w:rsid w:val="0093458C"/>
    <w:rsid w:val="00935302"/>
    <w:rsid w:val="0093558F"/>
    <w:rsid w:val="00935A5B"/>
    <w:rsid w:val="00935AA1"/>
    <w:rsid w:val="0093606B"/>
    <w:rsid w:val="00936B5B"/>
    <w:rsid w:val="00936E04"/>
    <w:rsid w:val="00937C88"/>
    <w:rsid w:val="00937CD2"/>
    <w:rsid w:val="00937DB3"/>
    <w:rsid w:val="00940227"/>
    <w:rsid w:val="0094024B"/>
    <w:rsid w:val="00940299"/>
    <w:rsid w:val="00940462"/>
    <w:rsid w:val="00940573"/>
    <w:rsid w:val="00941A6A"/>
    <w:rsid w:val="00941AF8"/>
    <w:rsid w:val="00941E29"/>
    <w:rsid w:val="0094213B"/>
    <w:rsid w:val="009423EC"/>
    <w:rsid w:val="009424E6"/>
    <w:rsid w:val="009428DA"/>
    <w:rsid w:val="00942CED"/>
    <w:rsid w:val="009437AF"/>
    <w:rsid w:val="009438AF"/>
    <w:rsid w:val="00943A27"/>
    <w:rsid w:val="00944396"/>
    <w:rsid w:val="0094455F"/>
    <w:rsid w:val="009447E6"/>
    <w:rsid w:val="00944AD7"/>
    <w:rsid w:val="00944B0A"/>
    <w:rsid w:val="0094567E"/>
    <w:rsid w:val="00946408"/>
    <w:rsid w:val="00946CFB"/>
    <w:rsid w:val="00946EE5"/>
    <w:rsid w:val="0094726B"/>
    <w:rsid w:val="009500D2"/>
    <w:rsid w:val="0095082A"/>
    <w:rsid w:val="00950878"/>
    <w:rsid w:val="00950CD7"/>
    <w:rsid w:val="00950CEB"/>
    <w:rsid w:val="00950E03"/>
    <w:rsid w:val="009516F1"/>
    <w:rsid w:val="00951744"/>
    <w:rsid w:val="009528E5"/>
    <w:rsid w:val="009534EB"/>
    <w:rsid w:val="00953706"/>
    <w:rsid w:val="009548F2"/>
    <w:rsid w:val="00955B1C"/>
    <w:rsid w:val="00955B71"/>
    <w:rsid w:val="00955E47"/>
    <w:rsid w:val="00956305"/>
    <w:rsid w:val="00956E82"/>
    <w:rsid w:val="00956F13"/>
    <w:rsid w:val="00957223"/>
    <w:rsid w:val="00957251"/>
    <w:rsid w:val="00957789"/>
    <w:rsid w:val="009600D2"/>
    <w:rsid w:val="00961302"/>
    <w:rsid w:val="009622EA"/>
    <w:rsid w:val="00962E51"/>
    <w:rsid w:val="0096303C"/>
    <w:rsid w:val="009634D3"/>
    <w:rsid w:val="00963B3A"/>
    <w:rsid w:val="00964068"/>
    <w:rsid w:val="00964B71"/>
    <w:rsid w:val="0096525F"/>
    <w:rsid w:val="0096560E"/>
    <w:rsid w:val="009656E1"/>
    <w:rsid w:val="0096617B"/>
    <w:rsid w:val="009667A5"/>
    <w:rsid w:val="0097088C"/>
    <w:rsid w:val="00971065"/>
    <w:rsid w:val="009712F9"/>
    <w:rsid w:val="009713EC"/>
    <w:rsid w:val="009714A4"/>
    <w:rsid w:val="00972960"/>
    <w:rsid w:val="00972C1D"/>
    <w:rsid w:val="0097325C"/>
    <w:rsid w:val="00973A1E"/>
    <w:rsid w:val="00974741"/>
    <w:rsid w:val="00974D1D"/>
    <w:rsid w:val="00974DCC"/>
    <w:rsid w:val="00974F56"/>
    <w:rsid w:val="009750C0"/>
    <w:rsid w:val="0097568B"/>
    <w:rsid w:val="00975701"/>
    <w:rsid w:val="009757A4"/>
    <w:rsid w:val="00975A78"/>
    <w:rsid w:val="009761B2"/>
    <w:rsid w:val="0098044C"/>
    <w:rsid w:val="00980637"/>
    <w:rsid w:val="0098087E"/>
    <w:rsid w:val="00980936"/>
    <w:rsid w:val="00980A28"/>
    <w:rsid w:val="009815AE"/>
    <w:rsid w:val="00981C35"/>
    <w:rsid w:val="00982C92"/>
    <w:rsid w:val="00983F3F"/>
    <w:rsid w:val="0098420E"/>
    <w:rsid w:val="0098497B"/>
    <w:rsid w:val="00984EB1"/>
    <w:rsid w:val="00985928"/>
    <w:rsid w:val="00986144"/>
    <w:rsid w:val="009867BE"/>
    <w:rsid w:val="00986A61"/>
    <w:rsid w:val="00986C8C"/>
    <w:rsid w:val="00986CB3"/>
    <w:rsid w:val="009871C0"/>
    <w:rsid w:val="0099085F"/>
    <w:rsid w:val="009909CA"/>
    <w:rsid w:val="00990A5D"/>
    <w:rsid w:val="009912C6"/>
    <w:rsid w:val="00991337"/>
    <w:rsid w:val="00991FB9"/>
    <w:rsid w:val="009921E9"/>
    <w:rsid w:val="00992CA1"/>
    <w:rsid w:val="00992D5E"/>
    <w:rsid w:val="009932B7"/>
    <w:rsid w:val="00993C7C"/>
    <w:rsid w:val="00993D4F"/>
    <w:rsid w:val="00994783"/>
    <w:rsid w:val="009949B9"/>
    <w:rsid w:val="0099523F"/>
    <w:rsid w:val="00995F39"/>
    <w:rsid w:val="0099611D"/>
    <w:rsid w:val="00996399"/>
    <w:rsid w:val="009965EB"/>
    <w:rsid w:val="00997042"/>
    <w:rsid w:val="00997163"/>
    <w:rsid w:val="00997770"/>
    <w:rsid w:val="009A0D75"/>
    <w:rsid w:val="009A12AB"/>
    <w:rsid w:val="009A1369"/>
    <w:rsid w:val="009A1725"/>
    <w:rsid w:val="009A24E8"/>
    <w:rsid w:val="009A2858"/>
    <w:rsid w:val="009A2A46"/>
    <w:rsid w:val="009A406B"/>
    <w:rsid w:val="009A414E"/>
    <w:rsid w:val="009A49FD"/>
    <w:rsid w:val="009A4FC3"/>
    <w:rsid w:val="009A53F5"/>
    <w:rsid w:val="009A56C5"/>
    <w:rsid w:val="009A6C11"/>
    <w:rsid w:val="009A6C8D"/>
    <w:rsid w:val="009A6D89"/>
    <w:rsid w:val="009A7428"/>
    <w:rsid w:val="009A7659"/>
    <w:rsid w:val="009A7E4F"/>
    <w:rsid w:val="009B0039"/>
    <w:rsid w:val="009B0356"/>
    <w:rsid w:val="009B05F3"/>
    <w:rsid w:val="009B1173"/>
    <w:rsid w:val="009B1749"/>
    <w:rsid w:val="009B18E4"/>
    <w:rsid w:val="009B25CB"/>
    <w:rsid w:val="009B2E17"/>
    <w:rsid w:val="009B2ED6"/>
    <w:rsid w:val="009B3609"/>
    <w:rsid w:val="009B3632"/>
    <w:rsid w:val="009B373D"/>
    <w:rsid w:val="009B3B0E"/>
    <w:rsid w:val="009B3ED2"/>
    <w:rsid w:val="009B4561"/>
    <w:rsid w:val="009B4E7E"/>
    <w:rsid w:val="009B52B7"/>
    <w:rsid w:val="009B593F"/>
    <w:rsid w:val="009B5AFF"/>
    <w:rsid w:val="009B5B6A"/>
    <w:rsid w:val="009B5BF8"/>
    <w:rsid w:val="009B616C"/>
    <w:rsid w:val="009B6805"/>
    <w:rsid w:val="009B680A"/>
    <w:rsid w:val="009B69A5"/>
    <w:rsid w:val="009B7449"/>
    <w:rsid w:val="009B74F9"/>
    <w:rsid w:val="009B7B2B"/>
    <w:rsid w:val="009B7C51"/>
    <w:rsid w:val="009B7E4B"/>
    <w:rsid w:val="009B7FEF"/>
    <w:rsid w:val="009C00AA"/>
    <w:rsid w:val="009C0133"/>
    <w:rsid w:val="009C0951"/>
    <w:rsid w:val="009C0CB0"/>
    <w:rsid w:val="009C1839"/>
    <w:rsid w:val="009C2BC4"/>
    <w:rsid w:val="009C2C52"/>
    <w:rsid w:val="009C2EFF"/>
    <w:rsid w:val="009C3181"/>
    <w:rsid w:val="009C32EF"/>
    <w:rsid w:val="009C3640"/>
    <w:rsid w:val="009C3E2D"/>
    <w:rsid w:val="009C42F8"/>
    <w:rsid w:val="009C4C1E"/>
    <w:rsid w:val="009C5069"/>
    <w:rsid w:val="009C5C94"/>
    <w:rsid w:val="009C5D69"/>
    <w:rsid w:val="009C615B"/>
    <w:rsid w:val="009C6792"/>
    <w:rsid w:val="009C6877"/>
    <w:rsid w:val="009C6E85"/>
    <w:rsid w:val="009C7595"/>
    <w:rsid w:val="009C782B"/>
    <w:rsid w:val="009C78E9"/>
    <w:rsid w:val="009C7C9F"/>
    <w:rsid w:val="009D08EC"/>
    <w:rsid w:val="009D0A4D"/>
    <w:rsid w:val="009D0CB8"/>
    <w:rsid w:val="009D0D4E"/>
    <w:rsid w:val="009D1048"/>
    <w:rsid w:val="009D1566"/>
    <w:rsid w:val="009D188A"/>
    <w:rsid w:val="009D1C4F"/>
    <w:rsid w:val="009D307A"/>
    <w:rsid w:val="009D3452"/>
    <w:rsid w:val="009D3CB6"/>
    <w:rsid w:val="009D42A1"/>
    <w:rsid w:val="009D47B7"/>
    <w:rsid w:val="009D5331"/>
    <w:rsid w:val="009D59F6"/>
    <w:rsid w:val="009D5C28"/>
    <w:rsid w:val="009D5F2B"/>
    <w:rsid w:val="009D61D9"/>
    <w:rsid w:val="009D63F5"/>
    <w:rsid w:val="009D7089"/>
    <w:rsid w:val="009D7731"/>
    <w:rsid w:val="009D7B25"/>
    <w:rsid w:val="009D7F2C"/>
    <w:rsid w:val="009E0159"/>
    <w:rsid w:val="009E1403"/>
    <w:rsid w:val="009E1735"/>
    <w:rsid w:val="009E263E"/>
    <w:rsid w:val="009E2A2E"/>
    <w:rsid w:val="009E3092"/>
    <w:rsid w:val="009E3757"/>
    <w:rsid w:val="009E3A17"/>
    <w:rsid w:val="009E4612"/>
    <w:rsid w:val="009E4967"/>
    <w:rsid w:val="009E4C0D"/>
    <w:rsid w:val="009E4F97"/>
    <w:rsid w:val="009E50A8"/>
    <w:rsid w:val="009E55C8"/>
    <w:rsid w:val="009E56EE"/>
    <w:rsid w:val="009E595E"/>
    <w:rsid w:val="009E5DDF"/>
    <w:rsid w:val="009E62F8"/>
    <w:rsid w:val="009E6845"/>
    <w:rsid w:val="009E6BC3"/>
    <w:rsid w:val="009E6DA7"/>
    <w:rsid w:val="009E70E3"/>
    <w:rsid w:val="009E7F8C"/>
    <w:rsid w:val="009F03E9"/>
    <w:rsid w:val="009F0B48"/>
    <w:rsid w:val="009F1427"/>
    <w:rsid w:val="009F1FF4"/>
    <w:rsid w:val="009F203B"/>
    <w:rsid w:val="009F2B37"/>
    <w:rsid w:val="009F2D83"/>
    <w:rsid w:val="009F2D85"/>
    <w:rsid w:val="009F3458"/>
    <w:rsid w:val="009F34F7"/>
    <w:rsid w:val="009F366E"/>
    <w:rsid w:val="009F377F"/>
    <w:rsid w:val="009F3CEA"/>
    <w:rsid w:val="009F3E6E"/>
    <w:rsid w:val="009F430F"/>
    <w:rsid w:val="009F4406"/>
    <w:rsid w:val="009F473D"/>
    <w:rsid w:val="009F47BF"/>
    <w:rsid w:val="009F4BC3"/>
    <w:rsid w:val="009F5072"/>
    <w:rsid w:val="009F50CC"/>
    <w:rsid w:val="009F53B2"/>
    <w:rsid w:val="009F55C9"/>
    <w:rsid w:val="009F561F"/>
    <w:rsid w:val="009F625E"/>
    <w:rsid w:val="009F6684"/>
    <w:rsid w:val="009F686A"/>
    <w:rsid w:val="009F6A7E"/>
    <w:rsid w:val="009F70B9"/>
    <w:rsid w:val="009F71BB"/>
    <w:rsid w:val="009F771C"/>
    <w:rsid w:val="009F77B0"/>
    <w:rsid w:val="009F7844"/>
    <w:rsid w:val="00A00C2B"/>
    <w:rsid w:val="00A0152B"/>
    <w:rsid w:val="00A0180F"/>
    <w:rsid w:val="00A02279"/>
    <w:rsid w:val="00A02497"/>
    <w:rsid w:val="00A02D3C"/>
    <w:rsid w:val="00A02E50"/>
    <w:rsid w:val="00A03365"/>
    <w:rsid w:val="00A035DF"/>
    <w:rsid w:val="00A03732"/>
    <w:rsid w:val="00A042FC"/>
    <w:rsid w:val="00A0470D"/>
    <w:rsid w:val="00A04C95"/>
    <w:rsid w:val="00A05163"/>
    <w:rsid w:val="00A06762"/>
    <w:rsid w:val="00A06D11"/>
    <w:rsid w:val="00A0710B"/>
    <w:rsid w:val="00A0774F"/>
    <w:rsid w:val="00A07BD9"/>
    <w:rsid w:val="00A07D1A"/>
    <w:rsid w:val="00A1000C"/>
    <w:rsid w:val="00A1038E"/>
    <w:rsid w:val="00A104A3"/>
    <w:rsid w:val="00A106B9"/>
    <w:rsid w:val="00A1072D"/>
    <w:rsid w:val="00A11250"/>
    <w:rsid w:val="00A1142C"/>
    <w:rsid w:val="00A11CB1"/>
    <w:rsid w:val="00A11CE6"/>
    <w:rsid w:val="00A121E9"/>
    <w:rsid w:val="00A123AC"/>
    <w:rsid w:val="00A12C99"/>
    <w:rsid w:val="00A12DBF"/>
    <w:rsid w:val="00A13606"/>
    <w:rsid w:val="00A13656"/>
    <w:rsid w:val="00A13861"/>
    <w:rsid w:val="00A1561D"/>
    <w:rsid w:val="00A15CE9"/>
    <w:rsid w:val="00A16744"/>
    <w:rsid w:val="00A16E80"/>
    <w:rsid w:val="00A16F8A"/>
    <w:rsid w:val="00A17031"/>
    <w:rsid w:val="00A176E2"/>
    <w:rsid w:val="00A17D47"/>
    <w:rsid w:val="00A17FD0"/>
    <w:rsid w:val="00A203F3"/>
    <w:rsid w:val="00A20613"/>
    <w:rsid w:val="00A20BB6"/>
    <w:rsid w:val="00A20DC8"/>
    <w:rsid w:val="00A219CC"/>
    <w:rsid w:val="00A2227C"/>
    <w:rsid w:val="00A22329"/>
    <w:rsid w:val="00A22440"/>
    <w:rsid w:val="00A22484"/>
    <w:rsid w:val="00A2276B"/>
    <w:rsid w:val="00A22931"/>
    <w:rsid w:val="00A237FD"/>
    <w:rsid w:val="00A23837"/>
    <w:rsid w:val="00A25135"/>
    <w:rsid w:val="00A25D19"/>
    <w:rsid w:val="00A25DD7"/>
    <w:rsid w:val="00A260E8"/>
    <w:rsid w:val="00A26664"/>
    <w:rsid w:val="00A268BC"/>
    <w:rsid w:val="00A271EF"/>
    <w:rsid w:val="00A27CF2"/>
    <w:rsid w:val="00A30004"/>
    <w:rsid w:val="00A30129"/>
    <w:rsid w:val="00A305D0"/>
    <w:rsid w:val="00A30973"/>
    <w:rsid w:val="00A30AD9"/>
    <w:rsid w:val="00A3102E"/>
    <w:rsid w:val="00A31993"/>
    <w:rsid w:val="00A32088"/>
    <w:rsid w:val="00A32829"/>
    <w:rsid w:val="00A32B30"/>
    <w:rsid w:val="00A32BFA"/>
    <w:rsid w:val="00A33C2B"/>
    <w:rsid w:val="00A34315"/>
    <w:rsid w:val="00A34ED5"/>
    <w:rsid w:val="00A35E53"/>
    <w:rsid w:val="00A36238"/>
    <w:rsid w:val="00A36638"/>
    <w:rsid w:val="00A36936"/>
    <w:rsid w:val="00A36A1E"/>
    <w:rsid w:val="00A3741B"/>
    <w:rsid w:val="00A37441"/>
    <w:rsid w:val="00A41171"/>
    <w:rsid w:val="00A423B4"/>
    <w:rsid w:val="00A4242B"/>
    <w:rsid w:val="00A42E8D"/>
    <w:rsid w:val="00A43485"/>
    <w:rsid w:val="00A43B3D"/>
    <w:rsid w:val="00A43B94"/>
    <w:rsid w:val="00A44E8E"/>
    <w:rsid w:val="00A45CB0"/>
    <w:rsid w:val="00A46256"/>
    <w:rsid w:val="00A46400"/>
    <w:rsid w:val="00A46C60"/>
    <w:rsid w:val="00A46CEA"/>
    <w:rsid w:val="00A46E88"/>
    <w:rsid w:val="00A471B5"/>
    <w:rsid w:val="00A4747F"/>
    <w:rsid w:val="00A478B6"/>
    <w:rsid w:val="00A47AB0"/>
    <w:rsid w:val="00A47D6F"/>
    <w:rsid w:val="00A502AA"/>
    <w:rsid w:val="00A50ADE"/>
    <w:rsid w:val="00A518E6"/>
    <w:rsid w:val="00A51B27"/>
    <w:rsid w:val="00A52ECA"/>
    <w:rsid w:val="00A53011"/>
    <w:rsid w:val="00A534F4"/>
    <w:rsid w:val="00A5360B"/>
    <w:rsid w:val="00A54144"/>
    <w:rsid w:val="00A54673"/>
    <w:rsid w:val="00A54684"/>
    <w:rsid w:val="00A54C4D"/>
    <w:rsid w:val="00A54C68"/>
    <w:rsid w:val="00A54E27"/>
    <w:rsid w:val="00A54ED4"/>
    <w:rsid w:val="00A553E3"/>
    <w:rsid w:val="00A5548D"/>
    <w:rsid w:val="00A55534"/>
    <w:rsid w:val="00A55BA3"/>
    <w:rsid w:val="00A56E58"/>
    <w:rsid w:val="00A56F39"/>
    <w:rsid w:val="00A57275"/>
    <w:rsid w:val="00A579AF"/>
    <w:rsid w:val="00A57BC9"/>
    <w:rsid w:val="00A57C36"/>
    <w:rsid w:val="00A57F2B"/>
    <w:rsid w:val="00A60031"/>
    <w:rsid w:val="00A6034C"/>
    <w:rsid w:val="00A608FF"/>
    <w:rsid w:val="00A6093A"/>
    <w:rsid w:val="00A6149F"/>
    <w:rsid w:val="00A61B64"/>
    <w:rsid w:val="00A6217F"/>
    <w:rsid w:val="00A62C32"/>
    <w:rsid w:val="00A62C49"/>
    <w:rsid w:val="00A62CC1"/>
    <w:rsid w:val="00A632E9"/>
    <w:rsid w:val="00A63C59"/>
    <w:rsid w:val="00A63F59"/>
    <w:rsid w:val="00A647DF"/>
    <w:rsid w:val="00A647EE"/>
    <w:rsid w:val="00A651B5"/>
    <w:rsid w:val="00A6541B"/>
    <w:rsid w:val="00A654ED"/>
    <w:rsid w:val="00A65841"/>
    <w:rsid w:val="00A658BC"/>
    <w:rsid w:val="00A65E9F"/>
    <w:rsid w:val="00A66EE5"/>
    <w:rsid w:val="00A67348"/>
    <w:rsid w:val="00A677B4"/>
    <w:rsid w:val="00A67C4C"/>
    <w:rsid w:val="00A7031C"/>
    <w:rsid w:val="00A70EB5"/>
    <w:rsid w:val="00A7164A"/>
    <w:rsid w:val="00A7183C"/>
    <w:rsid w:val="00A7195F"/>
    <w:rsid w:val="00A71B8F"/>
    <w:rsid w:val="00A71C2F"/>
    <w:rsid w:val="00A71C42"/>
    <w:rsid w:val="00A71C52"/>
    <w:rsid w:val="00A71FB0"/>
    <w:rsid w:val="00A72395"/>
    <w:rsid w:val="00A72994"/>
    <w:rsid w:val="00A734FB"/>
    <w:rsid w:val="00A74634"/>
    <w:rsid w:val="00A746F2"/>
    <w:rsid w:val="00A74A49"/>
    <w:rsid w:val="00A74AA7"/>
    <w:rsid w:val="00A74AEF"/>
    <w:rsid w:val="00A74F3D"/>
    <w:rsid w:val="00A75CD6"/>
    <w:rsid w:val="00A7692D"/>
    <w:rsid w:val="00A76C62"/>
    <w:rsid w:val="00A76EFF"/>
    <w:rsid w:val="00A773A3"/>
    <w:rsid w:val="00A77796"/>
    <w:rsid w:val="00A77BAA"/>
    <w:rsid w:val="00A8004E"/>
    <w:rsid w:val="00A80995"/>
    <w:rsid w:val="00A80C12"/>
    <w:rsid w:val="00A811C5"/>
    <w:rsid w:val="00A8225C"/>
    <w:rsid w:val="00A824DA"/>
    <w:rsid w:val="00A82828"/>
    <w:rsid w:val="00A8308B"/>
    <w:rsid w:val="00A834BF"/>
    <w:rsid w:val="00A835D0"/>
    <w:rsid w:val="00A83C47"/>
    <w:rsid w:val="00A83D1D"/>
    <w:rsid w:val="00A83E74"/>
    <w:rsid w:val="00A84D11"/>
    <w:rsid w:val="00A84D67"/>
    <w:rsid w:val="00A8621B"/>
    <w:rsid w:val="00A86A32"/>
    <w:rsid w:val="00A86FF6"/>
    <w:rsid w:val="00A8783A"/>
    <w:rsid w:val="00A87D7A"/>
    <w:rsid w:val="00A87E55"/>
    <w:rsid w:val="00A90AEF"/>
    <w:rsid w:val="00A91463"/>
    <w:rsid w:val="00A91936"/>
    <w:rsid w:val="00A91FF2"/>
    <w:rsid w:val="00A928DE"/>
    <w:rsid w:val="00A92B19"/>
    <w:rsid w:val="00A92EFC"/>
    <w:rsid w:val="00A9316F"/>
    <w:rsid w:val="00A93661"/>
    <w:rsid w:val="00A938FF"/>
    <w:rsid w:val="00A93CFC"/>
    <w:rsid w:val="00A93DC2"/>
    <w:rsid w:val="00A94195"/>
    <w:rsid w:val="00A94504"/>
    <w:rsid w:val="00A94510"/>
    <w:rsid w:val="00A94581"/>
    <w:rsid w:val="00A9496E"/>
    <w:rsid w:val="00A94FCE"/>
    <w:rsid w:val="00A9518C"/>
    <w:rsid w:val="00A95398"/>
    <w:rsid w:val="00A95495"/>
    <w:rsid w:val="00A97048"/>
    <w:rsid w:val="00A9793D"/>
    <w:rsid w:val="00A97A21"/>
    <w:rsid w:val="00A97D63"/>
    <w:rsid w:val="00AA041F"/>
    <w:rsid w:val="00AA1F8B"/>
    <w:rsid w:val="00AA23D7"/>
    <w:rsid w:val="00AA2634"/>
    <w:rsid w:val="00AA3444"/>
    <w:rsid w:val="00AA3A08"/>
    <w:rsid w:val="00AA3A9E"/>
    <w:rsid w:val="00AA3EEC"/>
    <w:rsid w:val="00AA4452"/>
    <w:rsid w:val="00AA45A0"/>
    <w:rsid w:val="00AA4902"/>
    <w:rsid w:val="00AA51A9"/>
    <w:rsid w:val="00AA576F"/>
    <w:rsid w:val="00AA5797"/>
    <w:rsid w:val="00AA5F13"/>
    <w:rsid w:val="00AA6549"/>
    <w:rsid w:val="00AA67D8"/>
    <w:rsid w:val="00AA6DA7"/>
    <w:rsid w:val="00AA6EE5"/>
    <w:rsid w:val="00AA72C2"/>
    <w:rsid w:val="00AA75D2"/>
    <w:rsid w:val="00AB0039"/>
    <w:rsid w:val="00AB0388"/>
    <w:rsid w:val="00AB0F8B"/>
    <w:rsid w:val="00AB105A"/>
    <w:rsid w:val="00AB12E7"/>
    <w:rsid w:val="00AB14BA"/>
    <w:rsid w:val="00AB170F"/>
    <w:rsid w:val="00AB2B4D"/>
    <w:rsid w:val="00AB2F78"/>
    <w:rsid w:val="00AB30D6"/>
    <w:rsid w:val="00AB327D"/>
    <w:rsid w:val="00AB332E"/>
    <w:rsid w:val="00AB33E5"/>
    <w:rsid w:val="00AB4150"/>
    <w:rsid w:val="00AB4265"/>
    <w:rsid w:val="00AB45CE"/>
    <w:rsid w:val="00AB4EC7"/>
    <w:rsid w:val="00AB4F7A"/>
    <w:rsid w:val="00AB510E"/>
    <w:rsid w:val="00AB5655"/>
    <w:rsid w:val="00AB5710"/>
    <w:rsid w:val="00AB656E"/>
    <w:rsid w:val="00AB67DB"/>
    <w:rsid w:val="00AB68E5"/>
    <w:rsid w:val="00AB6E54"/>
    <w:rsid w:val="00AB70C1"/>
    <w:rsid w:val="00AC03B0"/>
    <w:rsid w:val="00AC0687"/>
    <w:rsid w:val="00AC0B95"/>
    <w:rsid w:val="00AC1E93"/>
    <w:rsid w:val="00AC1F33"/>
    <w:rsid w:val="00AC288B"/>
    <w:rsid w:val="00AC3190"/>
    <w:rsid w:val="00AC3503"/>
    <w:rsid w:val="00AC3721"/>
    <w:rsid w:val="00AC385B"/>
    <w:rsid w:val="00AC3B39"/>
    <w:rsid w:val="00AC3F50"/>
    <w:rsid w:val="00AC48C9"/>
    <w:rsid w:val="00AC497D"/>
    <w:rsid w:val="00AC4D38"/>
    <w:rsid w:val="00AC5073"/>
    <w:rsid w:val="00AC5341"/>
    <w:rsid w:val="00AC56DC"/>
    <w:rsid w:val="00AC57F5"/>
    <w:rsid w:val="00AC5836"/>
    <w:rsid w:val="00AC640D"/>
    <w:rsid w:val="00AC695A"/>
    <w:rsid w:val="00AD055A"/>
    <w:rsid w:val="00AD067A"/>
    <w:rsid w:val="00AD14E7"/>
    <w:rsid w:val="00AD1695"/>
    <w:rsid w:val="00AD16D5"/>
    <w:rsid w:val="00AD1701"/>
    <w:rsid w:val="00AD2211"/>
    <w:rsid w:val="00AD229C"/>
    <w:rsid w:val="00AD2AF7"/>
    <w:rsid w:val="00AD2C22"/>
    <w:rsid w:val="00AD324E"/>
    <w:rsid w:val="00AD32C8"/>
    <w:rsid w:val="00AD3D82"/>
    <w:rsid w:val="00AD4364"/>
    <w:rsid w:val="00AD455E"/>
    <w:rsid w:val="00AD4C1C"/>
    <w:rsid w:val="00AD569F"/>
    <w:rsid w:val="00AD5C3F"/>
    <w:rsid w:val="00AD67B5"/>
    <w:rsid w:val="00AD6A21"/>
    <w:rsid w:val="00AD7159"/>
    <w:rsid w:val="00AD79E5"/>
    <w:rsid w:val="00AD7D8E"/>
    <w:rsid w:val="00AE0609"/>
    <w:rsid w:val="00AE0AD0"/>
    <w:rsid w:val="00AE0BEA"/>
    <w:rsid w:val="00AE190F"/>
    <w:rsid w:val="00AE1E71"/>
    <w:rsid w:val="00AE2263"/>
    <w:rsid w:val="00AE248D"/>
    <w:rsid w:val="00AE322C"/>
    <w:rsid w:val="00AE33DB"/>
    <w:rsid w:val="00AE35FF"/>
    <w:rsid w:val="00AE3C5D"/>
    <w:rsid w:val="00AE3D81"/>
    <w:rsid w:val="00AE4149"/>
    <w:rsid w:val="00AE428C"/>
    <w:rsid w:val="00AE43D0"/>
    <w:rsid w:val="00AE4713"/>
    <w:rsid w:val="00AE47A4"/>
    <w:rsid w:val="00AE47D6"/>
    <w:rsid w:val="00AE4933"/>
    <w:rsid w:val="00AE5268"/>
    <w:rsid w:val="00AE5452"/>
    <w:rsid w:val="00AE5EFF"/>
    <w:rsid w:val="00AE6A9A"/>
    <w:rsid w:val="00AE6DFB"/>
    <w:rsid w:val="00AE7101"/>
    <w:rsid w:val="00AE7499"/>
    <w:rsid w:val="00AE79C2"/>
    <w:rsid w:val="00AE7D06"/>
    <w:rsid w:val="00AE7DB6"/>
    <w:rsid w:val="00AF005B"/>
    <w:rsid w:val="00AF0377"/>
    <w:rsid w:val="00AF0639"/>
    <w:rsid w:val="00AF0AF8"/>
    <w:rsid w:val="00AF11C8"/>
    <w:rsid w:val="00AF18E4"/>
    <w:rsid w:val="00AF1BBF"/>
    <w:rsid w:val="00AF2714"/>
    <w:rsid w:val="00AF28A1"/>
    <w:rsid w:val="00AF2FD5"/>
    <w:rsid w:val="00AF3951"/>
    <w:rsid w:val="00AF3BD6"/>
    <w:rsid w:val="00AF486A"/>
    <w:rsid w:val="00AF4A44"/>
    <w:rsid w:val="00AF4E59"/>
    <w:rsid w:val="00AF528A"/>
    <w:rsid w:val="00AF5B85"/>
    <w:rsid w:val="00AF5CAF"/>
    <w:rsid w:val="00AF61BC"/>
    <w:rsid w:val="00AF6413"/>
    <w:rsid w:val="00AF6E3B"/>
    <w:rsid w:val="00AF7A74"/>
    <w:rsid w:val="00AF7B5B"/>
    <w:rsid w:val="00AF7CFC"/>
    <w:rsid w:val="00AF7FE7"/>
    <w:rsid w:val="00B004A4"/>
    <w:rsid w:val="00B0061D"/>
    <w:rsid w:val="00B00D6D"/>
    <w:rsid w:val="00B01062"/>
    <w:rsid w:val="00B01140"/>
    <w:rsid w:val="00B011CC"/>
    <w:rsid w:val="00B01485"/>
    <w:rsid w:val="00B014F7"/>
    <w:rsid w:val="00B015ED"/>
    <w:rsid w:val="00B01729"/>
    <w:rsid w:val="00B02650"/>
    <w:rsid w:val="00B02BFF"/>
    <w:rsid w:val="00B032AB"/>
    <w:rsid w:val="00B036CE"/>
    <w:rsid w:val="00B036F7"/>
    <w:rsid w:val="00B04003"/>
    <w:rsid w:val="00B049C9"/>
    <w:rsid w:val="00B05956"/>
    <w:rsid w:val="00B060C0"/>
    <w:rsid w:val="00B06299"/>
    <w:rsid w:val="00B066A6"/>
    <w:rsid w:val="00B06E24"/>
    <w:rsid w:val="00B06FE0"/>
    <w:rsid w:val="00B071E8"/>
    <w:rsid w:val="00B074CC"/>
    <w:rsid w:val="00B103AF"/>
    <w:rsid w:val="00B10C08"/>
    <w:rsid w:val="00B10E18"/>
    <w:rsid w:val="00B115E1"/>
    <w:rsid w:val="00B116FF"/>
    <w:rsid w:val="00B11779"/>
    <w:rsid w:val="00B11812"/>
    <w:rsid w:val="00B12177"/>
    <w:rsid w:val="00B12756"/>
    <w:rsid w:val="00B12B40"/>
    <w:rsid w:val="00B130DB"/>
    <w:rsid w:val="00B135E2"/>
    <w:rsid w:val="00B13796"/>
    <w:rsid w:val="00B13CE5"/>
    <w:rsid w:val="00B1483C"/>
    <w:rsid w:val="00B14A69"/>
    <w:rsid w:val="00B14ACA"/>
    <w:rsid w:val="00B1544A"/>
    <w:rsid w:val="00B15D85"/>
    <w:rsid w:val="00B15E1D"/>
    <w:rsid w:val="00B16415"/>
    <w:rsid w:val="00B169B6"/>
    <w:rsid w:val="00B16CF9"/>
    <w:rsid w:val="00B17471"/>
    <w:rsid w:val="00B1769D"/>
    <w:rsid w:val="00B17B82"/>
    <w:rsid w:val="00B17BDE"/>
    <w:rsid w:val="00B20009"/>
    <w:rsid w:val="00B20055"/>
    <w:rsid w:val="00B20F4C"/>
    <w:rsid w:val="00B20FA0"/>
    <w:rsid w:val="00B210AB"/>
    <w:rsid w:val="00B212E4"/>
    <w:rsid w:val="00B21995"/>
    <w:rsid w:val="00B21E57"/>
    <w:rsid w:val="00B22166"/>
    <w:rsid w:val="00B221CD"/>
    <w:rsid w:val="00B22237"/>
    <w:rsid w:val="00B2275C"/>
    <w:rsid w:val="00B2303F"/>
    <w:rsid w:val="00B231C5"/>
    <w:rsid w:val="00B23652"/>
    <w:rsid w:val="00B23B11"/>
    <w:rsid w:val="00B23F43"/>
    <w:rsid w:val="00B24342"/>
    <w:rsid w:val="00B248B2"/>
    <w:rsid w:val="00B24B70"/>
    <w:rsid w:val="00B25FCB"/>
    <w:rsid w:val="00B260F0"/>
    <w:rsid w:val="00B276D1"/>
    <w:rsid w:val="00B27DCB"/>
    <w:rsid w:val="00B27F06"/>
    <w:rsid w:val="00B30635"/>
    <w:rsid w:val="00B30AF1"/>
    <w:rsid w:val="00B30AF5"/>
    <w:rsid w:val="00B31686"/>
    <w:rsid w:val="00B317CF"/>
    <w:rsid w:val="00B31D46"/>
    <w:rsid w:val="00B3202A"/>
    <w:rsid w:val="00B32362"/>
    <w:rsid w:val="00B326A3"/>
    <w:rsid w:val="00B32DD7"/>
    <w:rsid w:val="00B32FA0"/>
    <w:rsid w:val="00B33284"/>
    <w:rsid w:val="00B334FF"/>
    <w:rsid w:val="00B3379B"/>
    <w:rsid w:val="00B3399F"/>
    <w:rsid w:val="00B33C0C"/>
    <w:rsid w:val="00B3406D"/>
    <w:rsid w:val="00B345C4"/>
    <w:rsid w:val="00B353D2"/>
    <w:rsid w:val="00B35CE2"/>
    <w:rsid w:val="00B3607E"/>
    <w:rsid w:val="00B36593"/>
    <w:rsid w:val="00B36B32"/>
    <w:rsid w:val="00B36EE1"/>
    <w:rsid w:val="00B40357"/>
    <w:rsid w:val="00B40854"/>
    <w:rsid w:val="00B40B5F"/>
    <w:rsid w:val="00B412AA"/>
    <w:rsid w:val="00B41308"/>
    <w:rsid w:val="00B41832"/>
    <w:rsid w:val="00B4184E"/>
    <w:rsid w:val="00B41917"/>
    <w:rsid w:val="00B4203F"/>
    <w:rsid w:val="00B42C26"/>
    <w:rsid w:val="00B42D21"/>
    <w:rsid w:val="00B42DA5"/>
    <w:rsid w:val="00B4343F"/>
    <w:rsid w:val="00B43784"/>
    <w:rsid w:val="00B43864"/>
    <w:rsid w:val="00B43B33"/>
    <w:rsid w:val="00B43C26"/>
    <w:rsid w:val="00B45BAB"/>
    <w:rsid w:val="00B45CA9"/>
    <w:rsid w:val="00B47405"/>
    <w:rsid w:val="00B4798A"/>
    <w:rsid w:val="00B47B6B"/>
    <w:rsid w:val="00B503EB"/>
    <w:rsid w:val="00B5046B"/>
    <w:rsid w:val="00B504DC"/>
    <w:rsid w:val="00B5078E"/>
    <w:rsid w:val="00B507B1"/>
    <w:rsid w:val="00B5099F"/>
    <w:rsid w:val="00B5125F"/>
    <w:rsid w:val="00B51574"/>
    <w:rsid w:val="00B5290D"/>
    <w:rsid w:val="00B52E38"/>
    <w:rsid w:val="00B532C7"/>
    <w:rsid w:val="00B5347D"/>
    <w:rsid w:val="00B53504"/>
    <w:rsid w:val="00B5362A"/>
    <w:rsid w:val="00B53AAD"/>
    <w:rsid w:val="00B55133"/>
    <w:rsid w:val="00B55889"/>
    <w:rsid w:val="00B55EAA"/>
    <w:rsid w:val="00B55EFB"/>
    <w:rsid w:val="00B560BA"/>
    <w:rsid w:val="00B57522"/>
    <w:rsid w:val="00B6014E"/>
    <w:rsid w:val="00B60C6B"/>
    <w:rsid w:val="00B61589"/>
    <w:rsid w:val="00B618C1"/>
    <w:rsid w:val="00B61917"/>
    <w:rsid w:val="00B61A68"/>
    <w:rsid w:val="00B61A74"/>
    <w:rsid w:val="00B61D02"/>
    <w:rsid w:val="00B61D30"/>
    <w:rsid w:val="00B6243A"/>
    <w:rsid w:val="00B62B51"/>
    <w:rsid w:val="00B63C64"/>
    <w:rsid w:val="00B648C4"/>
    <w:rsid w:val="00B64F5F"/>
    <w:rsid w:val="00B65712"/>
    <w:rsid w:val="00B65767"/>
    <w:rsid w:val="00B65A5F"/>
    <w:rsid w:val="00B665F4"/>
    <w:rsid w:val="00B66B7F"/>
    <w:rsid w:val="00B6730A"/>
    <w:rsid w:val="00B67523"/>
    <w:rsid w:val="00B677C7"/>
    <w:rsid w:val="00B706C5"/>
    <w:rsid w:val="00B70854"/>
    <w:rsid w:val="00B708EF"/>
    <w:rsid w:val="00B715EF"/>
    <w:rsid w:val="00B7190A"/>
    <w:rsid w:val="00B73825"/>
    <w:rsid w:val="00B73A29"/>
    <w:rsid w:val="00B74353"/>
    <w:rsid w:val="00B74460"/>
    <w:rsid w:val="00B744A6"/>
    <w:rsid w:val="00B749DC"/>
    <w:rsid w:val="00B74B15"/>
    <w:rsid w:val="00B75682"/>
    <w:rsid w:val="00B75E8F"/>
    <w:rsid w:val="00B76C10"/>
    <w:rsid w:val="00B7703F"/>
    <w:rsid w:val="00B77618"/>
    <w:rsid w:val="00B77950"/>
    <w:rsid w:val="00B77BB0"/>
    <w:rsid w:val="00B804CB"/>
    <w:rsid w:val="00B8057C"/>
    <w:rsid w:val="00B80AD2"/>
    <w:rsid w:val="00B80C96"/>
    <w:rsid w:val="00B8195C"/>
    <w:rsid w:val="00B82A51"/>
    <w:rsid w:val="00B82CAA"/>
    <w:rsid w:val="00B82DAE"/>
    <w:rsid w:val="00B833B5"/>
    <w:rsid w:val="00B837FB"/>
    <w:rsid w:val="00B83F2B"/>
    <w:rsid w:val="00B84182"/>
    <w:rsid w:val="00B8471D"/>
    <w:rsid w:val="00B84772"/>
    <w:rsid w:val="00B8502C"/>
    <w:rsid w:val="00B854DB"/>
    <w:rsid w:val="00B85B20"/>
    <w:rsid w:val="00B85D7B"/>
    <w:rsid w:val="00B85DB7"/>
    <w:rsid w:val="00B861AB"/>
    <w:rsid w:val="00B865B6"/>
    <w:rsid w:val="00B8678D"/>
    <w:rsid w:val="00B87485"/>
    <w:rsid w:val="00B87A47"/>
    <w:rsid w:val="00B87F19"/>
    <w:rsid w:val="00B905DF"/>
    <w:rsid w:val="00B90867"/>
    <w:rsid w:val="00B908C0"/>
    <w:rsid w:val="00B90C00"/>
    <w:rsid w:val="00B90CC2"/>
    <w:rsid w:val="00B91B26"/>
    <w:rsid w:val="00B92030"/>
    <w:rsid w:val="00B9216C"/>
    <w:rsid w:val="00B92357"/>
    <w:rsid w:val="00B92593"/>
    <w:rsid w:val="00B93267"/>
    <w:rsid w:val="00B93CAC"/>
    <w:rsid w:val="00B93FD1"/>
    <w:rsid w:val="00B9472F"/>
    <w:rsid w:val="00B94E11"/>
    <w:rsid w:val="00B94E57"/>
    <w:rsid w:val="00B953E2"/>
    <w:rsid w:val="00B954B3"/>
    <w:rsid w:val="00B95938"/>
    <w:rsid w:val="00B95D8A"/>
    <w:rsid w:val="00B9674F"/>
    <w:rsid w:val="00B96F15"/>
    <w:rsid w:val="00B97AFE"/>
    <w:rsid w:val="00B97F27"/>
    <w:rsid w:val="00BA02BF"/>
    <w:rsid w:val="00BA0419"/>
    <w:rsid w:val="00BA0968"/>
    <w:rsid w:val="00BA0DBA"/>
    <w:rsid w:val="00BA1694"/>
    <w:rsid w:val="00BA179A"/>
    <w:rsid w:val="00BA1836"/>
    <w:rsid w:val="00BA1AAC"/>
    <w:rsid w:val="00BA1C12"/>
    <w:rsid w:val="00BA2918"/>
    <w:rsid w:val="00BA31BE"/>
    <w:rsid w:val="00BA3626"/>
    <w:rsid w:val="00BA37CE"/>
    <w:rsid w:val="00BA3FCD"/>
    <w:rsid w:val="00BA4A8E"/>
    <w:rsid w:val="00BA4DBB"/>
    <w:rsid w:val="00BA4E32"/>
    <w:rsid w:val="00BA51D6"/>
    <w:rsid w:val="00BA550B"/>
    <w:rsid w:val="00BA574F"/>
    <w:rsid w:val="00BA5D10"/>
    <w:rsid w:val="00BA67DB"/>
    <w:rsid w:val="00BA6A13"/>
    <w:rsid w:val="00BA789E"/>
    <w:rsid w:val="00BA7D9A"/>
    <w:rsid w:val="00BB0337"/>
    <w:rsid w:val="00BB047E"/>
    <w:rsid w:val="00BB0507"/>
    <w:rsid w:val="00BB059B"/>
    <w:rsid w:val="00BB0865"/>
    <w:rsid w:val="00BB0B27"/>
    <w:rsid w:val="00BB0D8C"/>
    <w:rsid w:val="00BB1286"/>
    <w:rsid w:val="00BB15A8"/>
    <w:rsid w:val="00BB2233"/>
    <w:rsid w:val="00BB2300"/>
    <w:rsid w:val="00BB2B92"/>
    <w:rsid w:val="00BB3686"/>
    <w:rsid w:val="00BB3820"/>
    <w:rsid w:val="00BB3B74"/>
    <w:rsid w:val="00BB3CDD"/>
    <w:rsid w:val="00BB42F9"/>
    <w:rsid w:val="00BB4713"/>
    <w:rsid w:val="00BB59E9"/>
    <w:rsid w:val="00BB5A5D"/>
    <w:rsid w:val="00BB5B9E"/>
    <w:rsid w:val="00BB61DD"/>
    <w:rsid w:val="00BB67D5"/>
    <w:rsid w:val="00BB6889"/>
    <w:rsid w:val="00BB6B17"/>
    <w:rsid w:val="00BB72D1"/>
    <w:rsid w:val="00BB7C84"/>
    <w:rsid w:val="00BC020A"/>
    <w:rsid w:val="00BC0B50"/>
    <w:rsid w:val="00BC0BF2"/>
    <w:rsid w:val="00BC13A7"/>
    <w:rsid w:val="00BC1827"/>
    <w:rsid w:val="00BC22D4"/>
    <w:rsid w:val="00BC241A"/>
    <w:rsid w:val="00BC2B2E"/>
    <w:rsid w:val="00BC2E2B"/>
    <w:rsid w:val="00BC374F"/>
    <w:rsid w:val="00BC3812"/>
    <w:rsid w:val="00BC39CC"/>
    <w:rsid w:val="00BC3A62"/>
    <w:rsid w:val="00BC3E3B"/>
    <w:rsid w:val="00BC41E4"/>
    <w:rsid w:val="00BC43BB"/>
    <w:rsid w:val="00BC44D8"/>
    <w:rsid w:val="00BC4563"/>
    <w:rsid w:val="00BC4754"/>
    <w:rsid w:val="00BC4905"/>
    <w:rsid w:val="00BC4A77"/>
    <w:rsid w:val="00BC50BE"/>
    <w:rsid w:val="00BC511D"/>
    <w:rsid w:val="00BC5522"/>
    <w:rsid w:val="00BC6B96"/>
    <w:rsid w:val="00BC6BCD"/>
    <w:rsid w:val="00BC72F1"/>
    <w:rsid w:val="00BC7746"/>
    <w:rsid w:val="00BC78D7"/>
    <w:rsid w:val="00BC799A"/>
    <w:rsid w:val="00BD08FD"/>
    <w:rsid w:val="00BD0DAB"/>
    <w:rsid w:val="00BD0DB2"/>
    <w:rsid w:val="00BD0FE6"/>
    <w:rsid w:val="00BD1842"/>
    <w:rsid w:val="00BD1CFF"/>
    <w:rsid w:val="00BD2010"/>
    <w:rsid w:val="00BD20C3"/>
    <w:rsid w:val="00BD330D"/>
    <w:rsid w:val="00BD34FE"/>
    <w:rsid w:val="00BD3529"/>
    <w:rsid w:val="00BD3B46"/>
    <w:rsid w:val="00BD3DEC"/>
    <w:rsid w:val="00BD3F11"/>
    <w:rsid w:val="00BD4332"/>
    <w:rsid w:val="00BD44D6"/>
    <w:rsid w:val="00BD452A"/>
    <w:rsid w:val="00BD4B53"/>
    <w:rsid w:val="00BD4E8E"/>
    <w:rsid w:val="00BD4FB4"/>
    <w:rsid w:val="00BD5349"/>
    <w:rsid w:val="00BD5D19"/>
    <w:rsid w:val="00BD63F2"/>
    <w:rsid w:val="00BD7BDE"/>
    <w:rsid w:val="00BD7C12"/>
    <w:rsid w:val="00BE099D"/>
    <w:rsid w:val="00BE0D0D"/>
    <w:rsid w:val="00BE0F1F"/>
    <w:rsid w:val="00BE1219"/>
    <w:rsid w:val="00BE192D"/>
    <w:rsid w:val="00BE1949"/>
    <w:rsid w:val="00BE1F6E"/>
    <w:rsid w:val="00BE22B5"/>
    <w:rsid w:val="00BE235F"/>
    <w:rsid w:val="00BE2916"/>
    <w:rsid w:val="00BE2D80"/>
    <w:rsid w:val="00BE3CB2"/>
    <w:rsid w:val="00BE4227"/>
    <w:rsid w:val="00BE4234"/>
    <w:rsid w:val="00BE4537"/>
    <w:rsid w:val="00BE5219"/>
    <w:rsid w:val="00BE5CF1"/>
    <w:rsid w:val="00BE6130"/>
    <w:rsid w:val="00BE6309"/>
    <w:rsid w:val="00BE6E87"/>
    <w:rsid w:val="00BE73D9"/>
    <w:rsid w:val="00BE7C06"/>
    <w:rsid w:val="00BE7EF0"/>
    <w:rsid w:val="00BF0835"/>
    <w:rsid w:val="00BF094F"/>
    <w:rsid w:val="00BF0BD4"/>
    <w:rsid w:val="00BF0C06"/>
    <w:rsid w:val="00BF1472"/>
    <w:rsid w:val="00BF22E9"/>
    <w:rsid w:val="00BF2602"/>
    <w:rsid w:val="00BF32E6"/>
    <w:rsid w:val="00BF3A17"/>
    <w:rsid w:val="00BF4546"/>
    <w:rsid w:val="00BF5CC4"/>
    <w:rsid w:val="00BF635F"/>
    <w:rsid w:val="00BF6457"/>
    <w:rsid w:val="00BF6AE9"/>
    <w:rsid w:val="00BF6AF3"/>
    <w:rsid w:val="00BF6BF3"/>
    <w:rsid w:val="00BF71B8"/>
    <w:rsid w:val="00BF72D6"/>
    <w:rsid w:val="00BF75B9"/>
    <w:rsid w:val="00BF7938"/>
    <w:rsid w:val="00BF7943"/>
    <w:rsid w:val="00BF7DA7"/>
    <w:rsid w:val="00C00E82"/>
    <w:rsid w:val="00C01654"/>
    <w:rsid w:val="00C01C4A"/>
    <w:rsid w:val="00C01E29"/>
    <w:rsid w:val="00C024B6"/>
    <w:rsid w:val="00C043DF"/>
    <w:rsid w:val="00C0464B"/>
    <w:rsid w:val="00C056FD"/>
    <w:rsid w:val="00C06233"/>
    <w:rsid w:val="00C06EA6"/>
    <w:rsid w:val="00C079E2"/>
    <w:rsid w:val="00C1056C"/>
    <w:rsid w:val="00C1104E"/>
    <w:rsid w:val="00C117B2"/>
    <w:rsid w:val="00C11DEE"/>
    <w:rsid w:val="00C11E57"/>
    <w:rsid w:val="00C12AE6"/>
    <w:rsid w:val="00C1318A"/>
    <w:rsid w:val="00C13ADE"/>
    <w:rsid w:val="00C150D0"/>
    <w:rsid w:val="00C1523A"/>
    <w:rsid w:val="00C1546D"/>
    <w:rsid w:val="00C155F5"/>
    <w:rsid w:val="00C164BC"/>
    <w:rsid w:val="00C1656C"/>
    <w:rsid w:val="00C16767"/>
    <w:rsid w:val="00C16C27"/>
    <w:rsid w:val="00C1774B"/>
    <w:rsid w:val="00C177C8"/>
    <w:rsid w:val="00C17872"/>
    <w:rsid w:val="00C17ED3"/>
    <w:rsid w:val="00C2026F"/>
    <w:rsid w:val="00C203CB"/>
    <w:rsid w:val="00C204E9"/>
    <w:rsid w:val="00C204F5"/>
    <w:rsid w:val="00C20CE3"/>
    <w:rsid w:val="00C20FC0"/>
    <w:rsid w:val="00C20FD4"/>
    <w:rsid w:val="00C213C7"/>
    <w:rsid w:val="00C215E3"/>
    <w:rsid w:val="00C2210C"/>
    <w:rsid w:val="00C23229"/>
    <w:rsid w:val="00C24076"/>
    <w:rsid w:val="00C2426D"/>
    <w:rsid w:val="00C2443F"/>
    <w:rsid w:val="00C2503B"/>
    <w:rsid w:val="00C25FF4"/>
    <w:rsid w:val="00C263ED"/>
    <w:rsid w:val="00C2699C"/>
    <w:rsid w:val="00C26F74"/>
    <w:rsid w:val="00C279E1"/>
    <w:rsid w:val="00C27D15"/>
    <w:rsid w:val="00C306D6"/>
    <w:rsid w:val="00C31284"/>
    <w:rsid w:val="00C312A5"/>
    <w:rsid w:val="00C31491"/>
    <w:rsid w:val="00C31551"/>
    <w:rsid w:val="00C32327"/>
    <w:rsid w:val="00C32378"/>
    <w:rsid w:val="00C328D9"/>
    <w:rsid w:val="00C32913"/>
    <w:rsid w:val="00C32958"/>
    <w:rsid w:val="00C32C08"/>
    <w:rsid w:val="00C32DEF"/>
    <w:rsid w:val="00C347A7"/>
    <w:rsid w:val="00C34F29"/>
    <w:rsid w:val="00C35298"/>
    <w:rsid w:val="00C3554F"/>
    <w:rsid w:val="00C356FF"/>
    <w:rsid w:val="00C35845"/>
    <w:rsid w:val="00C36B48"/>
    <w:rsid w:val="00C36EF4"/>
    <w:rsid w:val="00C37783"/>
    <w:rsid w:val="00C37AAD"/>
    <w:rsid w:val="00C37F25"/>
    <w:rsid w:val="00C40435"/>
    <w:rsid w:val="00C40CF1"/>
    <w:rsid w:val="00C41552"/>
    <w:rsid w:val="00C41FD8"/>
    <w:rsid w:val="00C423B9"/>
    <w:rsid w:val="00C42447"/>
    <w:rsid w:val="00C4267D"/>
    <w:rsid w:val="00C42A6B"/>
    <w:rsid w:val="00C42C0F"/>
    <w:rsid w:val="00C4339B"/>
    <w:rsid w:val="00C435BB"/>
    <w:rsid w:val="00C43F0A"/>
    <w:rsid w:val="00C43F46"/>
    <w:rsid w:val="00C443FE"/>
    <w:rsid w:val="00C44505"/>
    <w:rsid w:val="00C4474D"/>
    <w:rsid w:val="00C45434"/>
    <w:rsid w:val="00C455B1"/>
    <w:rsid w:val="00C4588E"/>
    <w:rsid w:val="00C466AA"/>
    <w:rsid w:val="00C47016"/>
    <w:rsid w:val="00C470C9"/>
    <w:rsid w:val="00C4710D"/>
    <w:rsid w:val="00C474AA"/>
    <w:rsid w:val="00C477AF"/>
    <w:rsid w:val="00C47B5B"/>
    <w:rsid w:val="00C50189"/>
    <w:rsid w:val="00C5081F"/>
    <w:rsid w:val="00C50855"/>
    <w:rsid w:val="00C5097F"/>
    <w:rsid w:val="00C50CD6"/>
    <w:rsid w:val="00C51E23"/>
    <w:rsid w:val="00C51FDD"/>
    <w:rsid w:val="00C530F8"/>
    <w:rsid w:val="00C53394"/>
    <w:rsid w:val="00C541EC"/>
    <w:rsid w:val="00C54FDE"/>
    <w:rsid w:val="00C5522B"/>
    <w:rsid w:val="00C5580D"/>
    <w:rsid w:val="00C55C38"/>
    <w:rsid w:val="00C55E0E"/>
    <w:rsid w:val="00C567C7"/>
    <w:rsid w:val="00C5738A"/>
    <w:rsid w:val="00C57AAA"/>
    <w:rsid w:val="00C57DA5"/>
    <w:rsid w:val="00C57E39"/>
    <w:rsid w:val="00C60088"/>
    <w:rsid w:val="00C603DF"/>
    <w:rsid w:val="00C614D4"/>
    <w:rsid w:val="00C6194A"/>
    <w:rsid w:val="00C61E4B"/>
    <w:rsid w:val="00C62058"/>
    <w:rsid w:val="00C633C8"/>
    <w:rsid w:val="00C63CD1"/>
    <w:rsid w:val="00C646AE"/>
    <w:rsid w:val="00C64EB2"/>
    <w:rsid w:val="00C64F66"/>
    <w:rsid w:val="00C6530E"/>
    <w:rsid w:val="00C662D1"/>
    <w:rsid w:val="00C66A94"/>
    <w:rsid w:val="00C66AB4"/>
    <w:rsid w:val="00C67737"/>
    <w:rsid w:val="00C67865"/>
    <w:rsid w:val="00C67B4F"/>
    <w:rsid w:val="00C70CE4"/>
    <w:rsid w:val="00C7178A"/>
    <w:rsid w:val="00C71A56"/>
    <w:rsid w:val="00C71DD1"/>
    <w:rsid w:val="00C7261B"/>
    <w:rsid w:val="00C72703"/>
    <w:rsid w:val="00C72A1A"/>
    <w:rsid w:val="00C72B08"/>
    <w:rsid w:val="00C733E2"/>
    <w:rsid w:val="00C7359F"/>
    <w:rsid w:val="00C736DA"/>
    <w:rsid w:val="00C737C5"/>
    <w:rsid w:val="00C73C1F"/>
    <w:rsid w:val="00C73EA8"/>
    <w:rsid w:val="00C7484E"/>
    <w:rsid w:val="00C7492A"/>
    <w:rsid w:val="00C74C26"/>
    <w:rsid w:val="00C74F92"/>
    <w:rsid w:val="00C74F95"/>
    <w:rsid w:val="00C75796"/>
    <w:rsid w:val="00C75874"/>
    <w:rsid w:val="00C76239"/>
    <w:rsid w:val="00C7655C"/>
    <w:rsid w:val="00C767BC"/>
    <w:rsid w:val="00C76BEF"/>
    <w:rsid w:val="00C76D36"/>
    <w:rsid w:val="00C77095"/>
    <w:rsid w:val="00C77841"/>
    <w:rsid w:val="00C80960"/>
    <w:rsid w:val="00C809AA"/>
    <w:rsid w:val="00C80A05"/>
    <w:rsid w:val="00C81232"/>
    <w:rsid w:val="00C81A81"/>
    <w:rsid w:val="00C81C7C"/>
    <w:rsid w:val="00C82116"/>
    <w:rsid w:val="00C82184"/>
    <w:rsid w:val="00C82238"/>
    <w:rsid w:val="00C82255"/>
    <w:rsid w:val="00C82BA6"/>
    <w:rsid w:val="00C8376B"/>
    <w:rsid w:val="00C83A40"/>
    <w:rsid w:val="00C83F76"/>
    <w:rsid w:val="00C8414C"/>
    <w:rsid w:val="00C8443F"/>
    <w:rsid w:val="00C844B1"/>
    <w:rsid w:val="00C84747"/>
    <w:rsid w:val="00C850B4"/>
    <w:rsid w:val="00C8574C"/>
    <w:rsid w:val="00C858A4"/>
    <w:rsid w:val="00C85D69"/>
    <w:rsid w:val="00C85E04"/>
    <w:rsid w:val="00C85FEB"/>
    <w:rsid w:val="00C86FB3"/>
    <w:rsid w:val="00C87061"/>
    <w:rsid w:val="00C87471"/>
    <w:rsid w:val="00C87F57"/>
    <w:rsid w:val="00C9002A"/>
    <w:rsid w:val="00C900B3"/>
    <w:rsid w:val="00C90228"/>
    <w:rsid w:val="00C90B51"/>
    <w:rsid w:val="00C921D0"/>
    <w:rsid w:val="00C9224F"/>
    <w:rsid w:val="00C92AEE"/>
    <w:rsid w:val="00C92F2F"/>
    <w:rsid w:val="00C93085"/>
    <w:rsid w:val="00C9328D"/>
    <w:rsid w:val="00C9353B"/>
    <w:rsid w:val="00C93D4C"/>
    <w:rsid w:val="00C93D77"/>
    <w:rsid w:val="00C93DBC"/>
    <w:rsid w:val="00C93DC8"/>
    <w:rsid w:val="00C93F45"/>
    <w:rsid w:val="00C944A8"/>
    <w:rsid w:val="00C9457A"/>
    <w:rsid w:val="00C947E9"/>
    <w:rsid w:val="00C94BAB"/>
    <w:rsid w:val="00C9583B"/>
    <w:rsid w:val="00C96451"/>
    <w:rsid w:val="00C96E6B"/>
    <w:rsid w:val="00C96F86"/>
    <w:rsid w:val="00C97511"/>
    <w:rsid w:val="00C9764D"/>
    <w:rsid w:val="00C97B5D"/>
    <w:rsid w:val="00C97F46"/>
    <w:rsid w:val="00CA02BF"/>
    <w:rsid w:val="00CA045C"/>
    <w:rsid w:val="00CA05ED"/>
    <w:rsid w:val="00CA070B"/>
    <w:rsid w:val="00CA0EEB"/>
    <w:rsid w:val="00CA1567"/>
    <w:rsid w:val="00CA1F75"/>
    <w:rsid w:val="00CA227F"/>
    <w:rsid w:val="00CA2397"/>
    <w:rsid w:val="00CA24B2"/>
    <w:rsid w:val="00CA29CE"/>
    <w:rsid w:val="00CA2A1B"/>
    <w:rsid w:val="00CA302D"/>
    <w:rsid w:val="00CA32CA"/>
    <w:rsid w:val="00CA3496"/>
    <w:rsid w:val="00CA359C"/>
    <w:rsid w:val="00CA3606"/>
    <w:rsid w:val="00CA3857"/>
    <w:rsid w:val="00CA3859"/>
    <w:rsid w:val="00CA40B9"/>
    <w:rsid w:val="00CA40CC"/>
    <w:rsid w:val="00CA4429"/>
    <w:rsid w:val="00CA562D"/>
    <w:rsid w:val="00CA5AC7"/>
    <w:rsid w:val="00CA6CBA"/>
    <w:rsid w:val="00CA6F1D"/>
    <w:rsid w:val="00CA7597"/>
    <w:rsid w:val="00CA77E4"/>
    <w:rsid w:val="00CA7CA9"/>
    <w:rsid w:val="00CB0429"/>
    <w:rsid w:val="00CB0804"/>
    <w:rsid w:val="00CB0818"/>
    <w:rsid w:val="00CB0B06"/>
    <w:rsid w:val="00CB0D4B"/>
    <w:rsid w:val="00CB0FB1"/>
    <w:rsid w:val="00CB11A5"/>
    <w:rsid w:val="00CB1725"/>
    <w:rsid w:val="00CB2CB9"/>
    <w:rsid w:val="00CB2CD8"/>
    <w:rsid w:val="00CB2CEB"/>
    <w:rsid w:val="00CB380B"/>
    <w:rsid w:val="00CB5247"/>
    <w:rsid w:val="00CB5447"/>
    <w:rsid w:val="00CB583B"/>
    <w:rsid w:val="00CB5FD6"/>
    <w:rsid w:val="00CB6FBA"/>
    <w:rsid w:val="00CB7174"/>
    <w:rsid w:val="00CB71D6"/>
    <w:rsid w:val="00CB749D"/>
    <w:rsid w:val="00CB74CF"/>
    <w:rsid w:val="00CB75E6"/>
    <w:rsid w:val="00CB762E"/>
    <w:rsid w:val="00CB7B01"/>
    <w:rsid w:val="00CB7C4F"/>
    <w:rsid w:val="00CB7D6C"/>
    <w:rsid w:val="00CC059D"/>
    <w:rsid w:val="00CC0B0F"/>
    <w:rsid w:val="00CC122F"/>
    <w:rsid w:val="00CC23F2"/>
    <w:rsid w:val="00CC2A96"/>
    <w:rsid w:val="00CC2C4E"/>
    <w:rsid w:val="00CC4818"/>
    <w:rsid w:val="00CC4ED0"/>
    <w:rsid w:val="00CC5499"/>
    <w:rsid w:val="00CC5563"/>
    <w:rsid w:val="00CC5565"/>
    <w:rsid w:val="00CC55E4"/>
    <w:rsid w:val="00CC5652"/>
    <w:rsid w:val="00CC57B0"/>
    <w:rsid w:val="00CC5F06"/>
    <w:rsid w:val="00CC63A6"/>
    <w:rsid w:val="00CC656C"/>
    <w:rsid w:val="00CC66DB"/>
    <w:rsid w:val="00CC66F9"/>
    <w:rsid w:val="00CC70EE"/>
    <w:rsid w:val="00CC7250"/>
    <w:rsid w:val="00CC7386"/>
    <w:rsid w:val="00CC7885"/>
    <w:rsid w:val="00CC7F9C"/>
    <w:rsid w:val="00CD0EA8"/>
    <w:rsid w:val="00CD10D7"/>
    <w:rsid w:val="00CD1BC2"/>
    <w:rsid w:val="00CD1C33"/>
    <w:rsid w:val="00CD2355"/>
    <w:rsid w:val="00CD2797"/>
    <w:rsid w:val="00CD27C1"/>
    <w:rsid w:val="00CD298A"/>
    <w:rsid w:val="00CD2ABF"/>
    <w:rsid w:val="00CD339D"/>
    <w:rsid w:val="00CD46B4"/>
    <w:rsid w:val="00CD4A33"/>
    <w:rsid w:val="00CD4E76"/>
    <w:rsid w:val="00CD50E4"/>
    <w:rsid w:val="00CD56A0"/>
    <w:rsid w:val="00CD69C6"/>
    <w:rsid w:val="00CD6BCF"/>
    <w:rsid w:val="00CD6CD3"/>
    <w:rsid w:val="00CD7000"/>
    <w:rsid w:val="00CD7381"/>
    <w:rsid w:val="00CD7524"/>
    <w:rsid w:val="00CD776A"/>
    <w:rsid w:val="00CD77B3"/>
    <w:rsid w:val="00CD790F"/>
    <w:rsid w:val="00CE098A"/>
    <w:rsid w:val="00CE1152"/>
    <w:rsid w:val="00CE1468"/>
    <w:rsid w:val="00CE2815"/>
    <w:rsid w:val="00CE286E"/>
    <w:rsid w:val="00CE2DCE"/>
    <w:rsid w:val="00CE3166"/>
    <w:rsid w:val="00CE337E"/>
    <w:rsid w:val="00CE37BA"/>
    <w:rsid w:val="00CE38B7"/>
    <w:rsid w:val="00CE3A8C"/>
    <w:rsid w:val="00CE4797"/>
    <w:rsid w:val="00CE4A8F"/>
    <w:rsid w:val="00CE4D26"/>
    <w:rsid w:val="00CE518D"/>
    <w:rsid w:val="00CE53D8"/>
    <w:rsid w:val="00CE5A15"/>
    <w:rsid w:val="00CE5C2A"/>
    <w:rsid w:val="00CE5C78"/>
    <w:rsid w:val="00CE5FC0"/>
    <w:rsid w:val="00CE65CF"/>
    <w:rsid w:val="00CE6B98"/>
    <w:rsid w:val="00CE6BF9"/>
    <w:rsid w:val="00CE6CB9"/>
    <w:rsid w:val="00CE6D5D"/>
    <w:rsid w:val="00CE6DCD"/>
    <w:rsid w:val="00CE6E28"/>
    <w:rsid w:val="00CE6F29"/>
    <w:rsid w:val="00CE75E5"/>
    <w:rsid w:val="00CE7D0A"/>
    <w:rsid w:val="00CE7D72"/>
    <w:rsid w:val="00CF00B3"/>
    <w:rsid w:val="00CF01EF"/>
    <w:rsid w:val="00CF085F"/>
    <w:rsid w:val="00CF117F"/>
    <w:rsid w:val="00CF188B"/>
    <w:rsid w:val="00CF1998"/>
    <w:rsid w:val="00CF1D58"/>
    <w:rsid w:val="00CF269C"/>
    <w:rsid w:val="00CF295C"/>
    <w:rsid w:val="00CF2B72"/>
    <w:rsid w:val="00CF3063"/>
    <w:rsid w:val="00CF341D"/>
    <w:rsid w:val="00CF3420"/>
    <w:rsid w:val="00CF39E7"/>
    <w:rsid w:val="00CF3B1F"/>
    <w:rsid w:val="00CF4147"/>
    <w:rsid w:val="00CF483B"/>
    <w:rsid w:val="00CF5A20"/>
    <w:rsid w:val="00CF5A8C"/>
    <w:rsid w:val="00CF5EB2"/>
    <w:rsid w:val="00CF696C"/>
    <w:rsid w:val="00CF6CD3"/>
    <w:rsid w:val="00CF736C"/>
    <w:rsid w:val="00CF765B"/>
    <w:rsid w:val="00CF7828"/>
    <w:rsid w:val="00D0024B"/>
    <w:rsid w:val="00D00557"/>
    <w:rsid w:val="00D00739"/>
    <w:rsid w:val="00D00882"/>
    <w:rsid w:val="00D00F4D"/>
    <w:rsid w:val="00D01E7C"/>
    <w:rsid w:val="00D02121"/>
    <w:rsid w:val="00D02246"/>
    <w:rsid w:val="00D0235E"/>
    <w:rsid w:val="00D02A61"/>
    <w:rsid w:val="00D02E21"/>
    <w:rsid w:val="00D0331E"/>
    <w:rsid w:val="00D041A0"/>
    <w:rsid w:val="00D044FE"/>
    <w:rsid w:val="00D04A69"/>
    <w:rsid w:val="00D04E6D"/>
    <w:rsid w:val="00D05C94"/>
    <w:rsid w:val="00D0654F"/>
    <w:rsid w:val="00D068FD"/>
    <w:rsid w:val="00D06ACC"/>
    <w:rsid w:val="00D06B38"/>
    <w:rsid w:val="00D06BDD"/>
    <w:rsid w:val="00D071C0"/>
    <w:rsid w:val="00D071CD"/>
    <w:rsid w:val="00D079D8"/>
    <w:rsid w:val="00D07A20"/>
    <w:rsid w:val="00D07BFC"/>
    <w:rsid w:val="00D1059C"/>
    <w:rsid w:val="00D114EA"/>
    <w:rsid w:val="00D11999"/>
    <w:rsid w:val="00D119BD"/>
    <w:rsid w:val="00D1234F"/>
    <w:rsid w:val="00D1293A"/>
    <w:rsid w:val="00D13395"/>
    <w:rsid w:val="00D13440"/>
    <w:rsid w:val="00D13A70"/>
    <w:rsid w:val="00D13FF0"/>
    <w:rsid w:val="00D14C39"/>
    <w:rsid w:val="00D14EE5"/>
    <w:rsid w:val="00D15267"/>
    <w:rsid w:val="00D152A5"/>
    <w:rsid w:val="00D15523"/>
    <w:rsid w:val="00D155D1"/>
    <w:rsid w:val="00D16029"/>
    <w:rsid w:val="00D16424"/>
    <w:rsid w:val="00D16484"/>
    <w:rsid w:val="00D1659F"/>
    <w:rsid w:val="00D169BE"/>
    <w:rsid w:val="00D16A0F"/>
    <w:rsid w:val="00D176A7"/>
    <w:rsid w:val="00D20349"/>
    <w:rsid w:val="00D20544"/>
    <w:rsid w:val="00D209A1"/>
    <w:rsid w:val="00D20F48"/>
    <w:rsid w:val="00D21A31"/>
    <w:rsid w:val="00D21DDB"/>
    <w:rsid w:val="00D22392"/>
    <w:rsid w:val="00D22D3D"/>
    <w:rsid w:val="00D22EEF"/>
    <w:rsid w:val="00D23172"/>
    <w:rsid w:val="00D24697"/>
    <w:rsid w:val="00D2479F"/>
    <w:rsid w:val="00D25A1A"/>
    <w:rsid w:val="00D25FD9"/>
    <w:rsid w:val="00D26109"/>
    <w:rsid w:val="00D2629B"/>
    <w:rsid w:val="00D264AA"/>
    <w:rsid w:val="00D26553"/>
    <w:rsid w:val="00D266D6"/>
    <w:rsid w:val="00D26BF8"/>
    <w:rsid w:val="00D26FE1"/>
    <w:rsid w:val="00D274CE"/>
    <w:rsid w:val="00D279C4"/>
    <w:rsid w:val="00D30F7C"/>
    <w:rsid w:val="00D3130F"/>
    <w:rsid w:val="00D316FF"/>
    <w:rsid w:val="00D31EDA"/>
    <w:rsid w:val="00D33016"/>
    <w:rsid w:val="00D3343B"/>
    <w:rsid w:val="00D33A4A"/>
    <w:rsid w:val="00D34469"/>
    <w:rsid w:val="00D34E5B"/>
    <w:rsid w:val="00D34FEF"/>
    <w:rsid w:val="00D352A9"/>
    <w:rsid w:val="00D35525"/>
    <w:rsid w:val="00D35986"/>
    <w:rsid w:val="00D35D62"/>
    <w:rsid w:val="00D35E7D"/>
    <w:rsid w:val="00D362D3"/>
    <w:rsid w:val="00D3654F"/>
    <w:rsid w:val="00D36A74"/>
    <w:rsid w:val="00D372B2"/>
    <w:rsid w:val="00D3774A"/>
    <w:rsid w:val="00D37B40"/>
    <w:rsid w:val="00D37F69"/>
    <w:rsid w:val="00D402C8"/>
    <w:rsid w:val="00D40343"/>
    <w:rsid w:val="00D40446"/>
    <w:rsid w:val="00D40A75"/>
    <w:rsid w:val="00D40DB4"/>
    <w:rsid w:val="00D40E28"/>
    <w:rsid w:val="00D40ED9"/>
    <w:rsid w:val="00D41A93"/>
    <w:rsid w:val="00D41AAC"/>
    <w:rsid w:val="00D41F01"/>
    <w:rsid w:val="00D42FF8"/>
    <w:rsid w:val="00D43418"/>
    <w:rsid w:val="00D43E1F"/>
    <w:rsid w:val="00D43E83"/>
    <w:rsid w:val="00D441CB"/>
    <w:rsid w:val="00D44ABF"/>
    <w:rsid w:val="00D44DD9"/>
    <w:rsid w:val="00D44E95"/>
    <w:rsid w:val="00D4505B"/>
    <w:rsid w:val="00D45C17"/>
    <w:rsid w:val="00D45F2A"/>
    <w:rsid w:val="00D461D5"/>
    <w:rsid w:val="00D46B17"/>
    <w:rsid w:val="00D46EAD"/>
    <w:rsid w:val="00D47524"/>
    <w:rsid w:val="00D47AA3"/>
    <w:rsid w:val="00D47C2B"/>
    <w:rsid w:val="00D47DBD"/>
    <w:rsid w:val="00D5001B"/>
    <w:rsid w:val="00D502C0"/>
    <w:rsid w:val="00D5046D"/>
    <w:rsid w:val="00D50650"/>
    <w:rsid w:val="00D508C4"/>
    <w:rsid w:val="00D50995"/>
    <w:rsid w:val="00D51856"/>
    <w:rsid w:val="00D51B3E"/>
    <w:rsid w:val="00D52013"/>
    <w:rsid w:val="00D521B7"/>
    <w:rsid w:val="00D52222"/>
    <w:rsid w:val="00D52370"/>
    <w:rsid w:val="00D52C02"/>
    <w:rsid w:val="00D53311"/>
    <w:rsid w:val="00D53545"/>
    <w:rsid w:val="00D535B1"/>
    <w:rsid w:val="00D53A46"/>
    <w:rsid w:val="00D5476C"/>
    <w:rsid w:val="00D55215"/>
    <w:rsid w:val="00D5560A"/>
    <w:rsid w:val="00D556C2"/>
    <w:rsid w:val="00D55AAE"/>
    <w:rsid w:val="00D55F10"/>
    <w:rsid w:val="00D560F1"/>
    <w:rsid w:val="00D56A31"/>
    <w:rsid w:val="00D56AA7"/>
    <w:rsid w:val="00D571A4"/>
    <w:rsid w:val="00D5728A"/>
    <w:rsid w:val="00D57CE9"/>
    <w:rsid w:val="00D604F5"/>
    <w:rsid w:val="00D60D31"/>
    <w:rsid w:val="00D61215"/>
    <w:rsid w:val="00D619F5"/>
    <w:rsid w:val="00D61CD4"/>
    <w:rsid w:val="00D620D4"/>
    <w:rsid w:val="00D622C6"/>
    <w:rsid w:val="00D624AF"/>
    <w:rsid w:val="00D62538"/>
    <w:rsid w:val="00D62586"/>
    <w:rsid w:val="00D62A95"/>
    <w:rsid w:val="00D62B3D"/>
    <w:rsid w:val="00D62E5C"/>
    <w:rsid w:val="00D63206"/>
    <w:rsid w:val="00D638D2"/>
    <w:rsid w:val="00D63B6E"/>
    <w:rsid w:val="00D640F6"/>
    <w:rsid w:val="00D650CF"/>
    <w:rsid w:val="00D652C8"/>
    <w:rsid w:val="00D65319"/>
    <w:rsid w:val="00D66041"/>
    <w:rsid w:val="00D665E7"/>
    <w:rsid w:val="00D67295"/>
    <w:rsid w:val="00D67732"/>
    <w:rsid w:val="00D7012D"/>
    <w:rsid w:val="00D70520"/>
    <w:rsid w:val="00D70677"/>
    <w:rsid w:val="00D70A5F"/>
    <w:rsid w:val="00D713E0"/>
    <w:rsid w:val="00D714C5"/>
    <w:rsid w:val="00D71AA2"/>
    <w:rsid w:val="00D71AAE"/>
    <w:rsid w:val="00D71B5D"/>
    <w:rsid w:val="00D72334"/>
    <w:rsid w:val="00D7325A"/>
    <w:rsid w:val="00D73634"/>
    <w:rsid w:val="00D73C1C"/>
    <w:rsid w:val="00D74478"/>
    <w:rsid w:val="00D7527C"/>
    <w:rsid w:val="00D752E5"/>
    <w:rsid w:val="00D753C6"/>
    <w:rsid w:val="00D7560D"/>
    <w:rsid w:val="00D757E7"/>
    <w:rsid w:val="00D7680B"/>
    <w:rsid w:val="00D76D46"/>
    <w:rsid w:val="00D774D0"/>
    <w:rsid w:val="00D805EE"/>
    <w:rsid w:val="00D80C51"/>
    <w:rsid w:val="00D812F6"/>
    <w:rsid w:val="00D821C3"/>
    <w:rsid w:val="00D82200"/>
    <w:rsid w:val="00D826AC"/>
    <w:rsid w:val="00D82AE4"/>
    <w:rsid w:val="00D82CBA"/>
    <w:rsid w:val="00D82F0C"/>
    <w:rsid w:val="00D831E0"/>
    <w:rsid w:val="00D83542"/>
    <w:rsid w:val="00D845F3"/>
    <w:rsid w:val="00D85233"/>
    <w:rsid w:val="00D8527D"/>
    <w:rsid w:val="00D855B5"/>
    <w:rsid w:val="00D85C0D"/>
    <w:rsid w:val="00D86467"/>
    <w:rsid w:val="00D86B21"/>
    <w:rsid w:val="00D86BCA"/>
    <w:rsid w:val="00D872F8"/>
    <w:rsid w:val="00D8733C"/>
    <w:rsid w:val="00D878C3"/>
    <w:rsid w:val="00D90196"/>
    <w:rsid w:val="00D90733"/>
    <w:rsid w:val="00D9086C"/>
    <w:rsid w:val="00D90978"/>
    <w:rsid w:val="00D90A95"/>
    <w:rsid w:val="00D91D6B"/>
    <w:rsid w:val="00D91ECE"/>
    <w:rsid w:val="00D9221D"/>
    <w:rsid w:val="00D9234D"/>
    <w:rsid w:val="00D92996"/>
    <w:rsid w:val="00D92FDC"/>
    <w:rsid w:val="00D931B3"/>
    <w:rsid w:val="00D93548"/>
    <w:rsid w:val="00D93CBE"/>
    <w:rsid w:val="00D941DE"/>
    <w:rsid w:val="00D94861"/>
    <w:rsid w:val="00D94CEF"/>
    <w:rsid w:val="00D9524E"/>
    <w:rsid w:val="00D95D98"/>
    <w:rsid w:val="00D95DFD"/>
    <w:rsid w:val="00D962A5"/>
    <w:rsid w:val="00D9639F"/>
    <w:rsid w:val="00D96AD5"/>
    <w:rsid w:val="00D97223"/>
    <w:rsid w:val="00D97BC9"/>
    <w:rsid w:val="00D97E57"/>
    <w:rsid w:val="00D97EAB"/>
    <w:rsid w:val="00DA03C1"/>
    <w:rsid w:val="00DA06A5"/>
    <w:rsid w:val="00DA0FBE"/>
    <w:rsid w:val="00DA21A8"/>
    <w:rsid w:val="00DA29E8"/>
    <w:rsid w:val="00DA2BD4"/>
    <w:rsid w:val="00DA2EEC"/>
    <w:rsid w:val="00DA3D19"/>
    <w:rsid w:val="00DA5058"/>
    <w:rsid w:val="00DA5452"/>
    <w:rsid w:val="00DA5F09"/>
    <w:rsid w:val="00DA6514"/>
    <w:rsid w:val="00DA673F"/>
    <w:rsid w:val="00DA6C67"/>
    <w:rsid w:val="00DA6D23"/>
    <w:rsid w:val="00DA6E7F"/>
    <w:rsid w:val="00DA713D"/>
    <w:rsid w:val="00DA7BBE"/>
    <w:rsid w:val="00DB08F2"/>
    <w:rsid w:val="00DB0AC8"/>
    <w:rsid w:val="00DB0C59"/>
    <w:rsid w:val="00DB1BB5"/>
    <w:rsid w:val="00DB2369"/>
    <w:rsid w:val="00DB274D"/>
    <w:rsid w:val="00DB28B9"/>
    <w:rsid w:val="00DB317C"/>
    <w:rsid w:val="00DB3956"/>
    <w:rsid w:val="00DB3F90"/>
    <w:rsid w:val="00DB4179"/>
    <w:rsid w:val="00DB42A1"/>
    <w:rsid w:val="00DB432B"/>
    <w:rsid w:val="00DB4FBC"/>
    <w:rsid w:val="00DB5554"/>
    <w:rsid w:val="00DB5912"/>
    <w:rsid w:val="00DB6A98"/>
    <w:rsid w:val="00DB6C53"/>
    <w:rsid w:val="00DB76D1"/>
    <w:rsid w:val="00DB7A63"/>
    <w:rsid w:val="00DC0512"/>
    <w:rsid w:val="00DC0865"/>
    <w:rsid w:val="00DC0A3E"/>
    <w:rsid w:val="00DC0AF5"/>
    <w:rsid w:val="00DC1153"/>
    <w:rsid w:val="00DC1904"/>
    <w:rsid w:val="00DC1BBC"/>
    <w:rsid w:val="00DC1D97"/>
    <w:rsid w:val="00DC1E36"/>
    <w:rsid w:val="00DC1E46"/>
    <w:rsid w:val="00DC27D0"/>
    <w:rsid w:val="00DC330E"/>
    <w:rsid w:val="00DC39FA"/>
    <w:rsid w:val="00DC421A"/>
    <w:rsid w:val="00DC4EBF"/>
    <w:rsid w:val="00DC50C8"/>
    <w:rsid w:val="00DC526F"/>
    <w:rsid w:val="00DC5B1B"/>
    <w:rsid w:val="00DC5C15"/>
    <w:rsid w:val="00DC5F67"/>
    <w:rsid w:val="00DC67B3"/>
    <w:rsid w:val="00DC6ADC"/>
    <w:rsid w:val="00DC6B24"/>
    <w:rsid w:val="00DC73B8"/>
    <w:rsid w:val="00DC7873"/>
    <w:rsid w:val="00DC798E"/>
    <w:rsid w:val="00DC7EC4"/>
    <w:rsid w:val="00DD02BB"/>
    <w:rsid w:val="00DD02E1"/>
    <w:rsid w:val="00DD1571"/>
    <w:rsid w:val="00DD18E0"/>
    <w:rsid w:val="00DD1F5F"/>
    <w:rsid w:val="00DD2003"/>
    <w:rsid w:val="00DD21B9"/>
    <w:rsid w:val="00DD2236"/>
    <w:rsid w:val="00DD29CA"/>
    <w:rsid w:val="00DD3E35"/>
    <w:rsid w:val="00DD4981"/>
    <w:rsid w:val="00DD4A53"/>
    <w:rsid w:val="00DD4AA6"/>
    <w:rsid w:val="00DD4BF2"/>
    <w:rsid w:val="00DD4E1C"/>
    <w:rsid w:val="00DD5463"/>
    <w:rsid w:val="00DD5A2A"/>
    <w:rsid w:val="00DD60E9"/>
    <w:rsid w:val="00DD6C02"/>
    <w:rsid w:val="00DD6D72"/>
    <w:rsid w:val="00DD6DA5"/>
    <w:rsid w:val="00DD6EFC"/>
    <w:rsid w:val="00DD7218"/>
    <w:rsid w:val="00DD728D"/>
    <w:rsid w:val="00DD775E"/>
    <w:rsid w:val="00DD7808"/>
    <w:rsid w:val="00DD7B8A"/>
    <w:rsid w:val="00DE07F1"/>
    <w:rsid w:val="00DE180C"/>
    <w:rsid w:val="00DE1CEC"/>
    <w:rsid w:val="00DE2F6A"/>
    <w:rsid w:val="00DE311C"/>
    <w:rsid w:val="00DE339A"/>
    <w:rsid w:val="00DE393B"/>
    <w:rsid w:val="00DE3B01"/>
    <w:rsid w:val="00DE4A19"/>
    <w:rsid w:val="00DE4FBC"/>
    <w:rsid w:val="00DE53F8"/>
    <w:rsid w:val="00DE57AF"/>
    <w:rsid w:val="00DE59B3"/>
    <w:rsid w:val="00DE5A14"/>
    <w:rsid w:val="00DE5DE1"/>
    <w:rsid w:val="00DE6316"/>
    <w:rsid w:val="00DE65A2"/>
    <w:rsid w:val="00DE687E"/>
    <w:rsid w:val="00DE70ED"/>
    <w:rsid w:val="00DE747E"/>
    <w:rsid w:val="00DF074E"/>
    <w:rsid w:val="00DF0DB1"/>
    <w:rsid w:val="00DF12BB"/>
    <w:rsid w:val="00DF179B"/>
    <w:rsid w:val="00DF19A7"/>
    <w:rsid w:val="00DF2EEC"/>
    <w:rsid w:val="00DF3695"/>
    <w:rsid w:val="00DF3F03"/>
    <w:rsid w:val="00DF436C"/>
    <w:rsid w:val="00DF43ED"/>
    <w:rsid w:val="00DF4F0B"/>
    <w:rsid w:val="00DF548E"/>
    <w:rsid w:val="00DF5533"/>
    <w:rsid w:val="00DF5A92"/>
    <w:rsid w:val="00DF5B64"/>
    <w:rsid w:val="00DF64EC"/>
    <w:rsid w:val="00DF65C6"/>
    <w:rsid w:val="00DF6986"/>
    <w:rsid w:val="00DF699C"/>
    <w:rsid w:val="00DF6C49"/>
    <w:rsid w:val="00DF6CCA"/>
    <w:rsid w:val="00DF6D82"/>
    <w:rsid w:val="00DF70F2"/>
    <w:rsid w:val="00DF7F26"/>
    <w:rsid w:val="00DF7F8B"/>
    <w:rsid w:val="00DF7FA6"/>
    <w:rsid w:val="00E00D31"/>
    <w:rsid w:val="00E0116B"/>
    <w:rsid w:val="00E01E29"/>
    <w:rsid w:val="00E02823"/>
    <w:rsid w:val="00E02A75"/>
    <w:rsid w:val="00E03903"/>
    <w:rsid w:val="00E03913"/>
    <w:rsid w:val="00E0392A"/>
    <w:rsid w:val="00E03D23"/>
    <w:rsid w:val="00E04963"/>
    <w:rsid w:val="00E04BCE"/>
    <w:rsid w:val="00E04F30"/>
    <w:rsid w:val="00E05AF3"/>
    <w:rsid w:val="00E05BAD"/>
    <w:rsid w:val="00E06406"/>
    <w:rsid w:val="00E06C53"/>
    <w:rsid w:val="00E071D7"/>
    <w:rsid w:val="00E0773B"/>
    <w:rsid w:val="00E0773F"/>
    <w:rsid w:val="00E07828"/>
    <w:rsid w:val="00E10023"/>
    <w:rsid w:val="00E1026D"/>
    <w:rsid w:val="00E10297"/>
    <w:rsid w:val="00E1034D"/>
    <w:rsid w:val="00E1063C"/>
    <w:rsid w:val="00E10D0A"/>
    <w:rsid w:val="00E10EFD"/>
    <w:rsid w:val="00E112AA"/>
    <w:rsid w:val="00E11D4F"/>
    <w:rsid w:val="00E12DD2"/>
    <w:rsid w:val="00E12F79"/>
    <w:rsid w:val="00E1350F"/>
    <w:rsid w:val="00E14059"/>
    <w:rsid w:val="00E1450F"/>
    <w:rsid w:val="00E1486D"/>
    <w:rsid w:val="00E158F7"/>
    <w:rsid w:val="00E15A8E"/>
    <w:rsid w:val="00E161DA"/>
    <w:rsid w:val="00E162A8"/>
    <w:rsid w:val="00E16A06"/>
    <w:rsid w:val="00E16B39"/>
    <w:rsid w:val="00E16DF0"/>
    <w:rsid w:val="00E16F5E"/>
    <w:rsid w:val="00E172EE"/>
    <w:rsid w:val="00E1738F"/>
    <w:rsid w:val="00E17759"/>
    <w:rsid w:val="00E20356"/>
    <w:rsid w:val="00E20B2A"/>
    <w:rsid w:val="00E20DAE"/>
    <w:rsid w:val="00E2150F"/>
    <w:rsid w:val="00E2170A"/>
    <w:rsid w:val="00E217B7"/>
    <w:rsid w:val="00E21901"/>
    <w:rsid w:val="00E21949"/>
    <w:rsid w:val="00E2263B"/>
    <w:rsid w:val="00E226E6"/>
    <w:rsid w:val="00E2330C"/>
    <w:rsid w:val="00E2347E"/>
    <w:rsid w:val="00E244C9"/>
    <w:rsid w:val="00E2471E"/>
    <w:rsid w:val="00E24DE6"/>
    <w:rsid w:val="00E250C0"/>
    <w:rsid w:val="00E25237"/>
    <w:rsid w:val="00E25406"/>
    <w:rsid w:val="00E2562C"/>
    <w:rsid w:val="00E25F2F"/>
    <w:rsid w:val="00E25FB4"/>
    <w:rsid w:val="00E26052"/>
    <w:rsid w:val="00E2621C"/>
    <w:rsid w:val="00E26330"/>
    <w:rsid w:val="00E2683A"/>
    <w:rsid w:val="00E26E1A"/>
    <w:rsid w:val="00E27084"/>
    <w:rsid w:val="00E271B4"/>
    <w:rsid w:val="00E27789"/>
    <w:rsid w:val="00E27CBF"/>
    <w:rsid w:val="00E30C72"/>
    <w:rsid w:val="00E316DA"/>
    <w:rsid w:val="00E31D49"/>
    <w:rsid w:val="00E31E7E"/>
    <w:rsid w:val="00E31F37"/>
    <w:rsid w:val="00E322DD"/>
    <w:rsid w:val="00E324A3"/>
    <w:rsid w:val="00E32FE6"/>
    <w:rsid w:val="00E33268"/>
    <w:rsid w:val="00E34541"/>
    <w:rsid w:val="00E34815"/>
    <w:rsid w:val="00E34AED"/>
    <w:rsid w:val="00E34EA0"/>
    <w:rsid w:val="00E351CD"/>
    <w:rsid w:val="00E356DD"/>
    <w:rsid w:val="00E357B7"/>
    <w:rsid w:val="00E35C0E"/>
    <w:rsid w:val="00E3693C"/>
    <w:rsid w:val="00E369B8"/>
    <w:rsid w:val="00E373DA"/>
    <w:rsid w:val="00E37F81"/>
    <w:rsid w:val="00E407C4"/>
    <w:rsid w:val="00E40D36"/>
    <w:rsid w:val="00E41397"/>
    <w:rsid w:val="00E418C0"/>
    <w:rsid w:val="00E42693"/>
    <w:rsid w:val="00E4277B"/>
    <w:rsid w:val="00E42925"/>
    <w:rsid w:val="00E4293B"/>
    <w:rsid w:val="00E42A5D"/>
    <w:rsid w:val="00E42B24"/>
    <w:rsid w:val="00E42FD5"/>
    <w:rsid w:val="00E434A7"/>
    <w:rsid w:val="00E44088"/>
    <w:rsid w:val="00E44880"/>
    <w:rsid w:val="00E448E1"/>
    <w:rsid w:val="00E4515A"/>
    <w:rsid w:val="00E45E29"/>
    <w:rsid w:val="00E461A1"/>
    <w:rsid w:val="00E46950"/>
    <w:rsid w:val="00E46DF5"/>
    <w:rsid w:val="00E475C2"/>
    <w:rsid w:val="00E47A93"/>
    <w:rsid w:val="00E5031A"/>
    <w:rsid w:val="00E512E7"/>
    <w:rsid w:val="00E514B2"/>
    <w:rsid w:val="00E518A0"/>
    <w:rsid w:val="00E52FC1"/>
    <w:rsid w:val="00E53000"/>
    <w:rsid w:val="00E53A1A"/>
    <w:rsid w:val="00E53C79"/>
    <w:rsid w:val="00E53F4D"/>
    <w:rsid w:val="00E5412B"/>
    <w:rsid w:val="00E5440F"/>
    <w:rsid w:val="00E54726"/>
    <w:rsid w:val="00E551CB"/>
    <w:rsid w:val="00E559C2"/>
    <w:rsid w:val="00E559F4"/>
    <w:rsid w:val="00E55A82"/>
    <w:rsid w:val="00E55B2C"/>
    <w:rsid w:val="00E55BA8"/>
    <w:rsid w:val="00E56A57"/>
    <w:rsid w:val="00E56F7E"/>
    <w:rsid w:val="00E57BAA"/>
    <w:rsid w:val="00E6065F"/>
    <w:rsid w:val="00E60B38"/>
    <w:rsid w:val="00E60D3C"/>
    <w:rsid w:val="00E61521"/>
    <w:rsid w:val="00E618EC"/>
    <w:rsid w:val="00E61A5E"/>
    <w:rsid w:val="00E6298B"/>
    <w:rsid w:val="00E634A2"/>
    <w:rsid w:val="00E634F0"/>
    <w:rsid w:val="00E6389F"/>
    <w:rsid w:val="00E63E86"/>
    <w:rsid w:val="00E63FC0"/>
    <w:rsid w:val="00E64722"/>
    <w:rsid w:val="00E64765"/>
    <w:rsid w:val="00E64789"/>
    <w:rsid w:val="00E64EA8"/>
    <w:rsid w:val="00E6529A"/>
    <w:rsid w:val="00E65501"/>
    <w:rsid w:val="00E65743"/>
    <w:rsid w:val="00E65871"/>
    <w:rsid w:val="00E65F75"/>
    <w:rsid w:val="00E6616B"/>
    <w:rsid w:val="00E66275"/>
    <w:rsid w:val="00E662E6"/>
    <w:rsid w:val="00E667EE"/>
    <w:rsid w:val="00E66A2A"/>
    <w:rsid w:val="00E679C7"/>
    <w:rsid w:val="00E67CA6"/>
    <w:rsid w:val="00E70242"/>
    <w:rsid w:val="00E70786"/>
    <w:rsid w:val="00E70F77"/>
    <w:rsid w:val="00E71035"/>
    <w:rsid w:val="00E71373"/>
    <w:rsid w:val="00E7148F"/>
    <w:rsid w:val="00E7156D"/>
    <w:rsid w:val="00E7231C"/>
    <w:rsid w:val="00E7276E"/>
    <w:rsid w:val="00E727FB"/>
    <w:rsid w:val="00E728E9"/>
    <w:rsid w:val="00E733E1"/>
    <w:rsid w:val="00E73B64"/>
    <w:rsid w:val="00E73F48"/>
    <w:rsid w:val="00E74189"/>
    <w:rsid w:val="00E74785"/>
    <w:rsid w:val="00E7506D"/>
    <w:rsid w:val="00E75169"/>
    <w:rsid w:val="00E75456"/>
    <w:rsid w:val="00E75ECA"/>
    <w:rsid w:val="00E761DF"/>
    <w:rsid w:val="00E76866"/>
    <w:rsid w:val="00E7743C"/>
    <w:rsid w:val="00E778BA"/>
    <w:rsid w:val="00E779BB"/>
    <w:rsid w:val="00E77A3E"/>
    <w:rsid w:val="00E803BF"/>
    <w:rsid w:val="00E804CF"/>
    <w:rsid w:val="00E807E0"/>
    <w:rsid w:val="00E80D0E"/>
    <w:rsid w:val="00E81420"/>
    <w:rsid w:val="00E81927"/>
    <w:rsid w:val="00E81A4F"/>
    <w:rsid w:val="00E81A83"/>
    <w:rsid w:val="00E82BFC"/>
    <w:rsid w:val="00E8388E"/>
    <w:rsid w:val="00E8397E"/>
    <w:rsid w:val="00E83CBF"/>
    <w:rsid w:val="00E84110"/>
    <w:rsid w:val="00E845E6"/>
    <w:rsid w:val="00E846AA"/>
    <w:rsid w:val="00E848C6"/>
    <w:rsid w:val="00E848D6"/>
    <w:rsid w:val="00E85251"/>
    <w:rsid w:val="00E857D5"/>
    <w:rsid w:val="00E857E4"/>
    <w:rsid w:val="00E861B7"/>
    <w:rsid w:val="00E867AB"/>
    <w:rsid w:val="00E874DB"/>
    <w:rsid w:val="00E878FB"/>
    <w:rsid w:val="00E87DC2"/>
    <w:rsid w:val="00E901DF"/>
    <w:rsid w:val="00E9020A"/>
    <w:rsid w:val="00E90249"/>
    <w:rsid w:val="00E905C5"/>
    <w:rsid w:val="00E91AA5"/>
    <w:rsid w:val="00E923E4"/>
    <w:rsid w:val="00E9262E"/>
    <w:rsid w:val="00E926CC"/>
    <w:rsid w:val="00E92A80"/>
    <w:rsid w:val="00E92C12"/>
    <w:rsid w:val="00E92EF9"/>
    <w:rsid w:val="00E93016"/>
    <w:rsid w:val="00E9305B"/>
    <w:rsid w:val="00E933D4"/>
    <w:rsid w:val="00E939C0"/>
    <w:rsid w:val="00E9412C"/>
    <w:rsid w:val="00E94152"/>
    <w:rsid w:val="00E94506"/>
    <w:rsid w:val="00E94824"/>
    <w:rsid w:val="00E94DC4"/>
    <w:rsid w:val="00E95206"/>
    <w:rsid w:val="00E9575A"/>
    <w:rsid w:val="00E95AD3"/>
    <w:rsid w:val="00E95D73"/>
    <w:rsid w:val="00E95DDD"/>
    <w:rsid w:val="00E95F17"/>
    <w:rsid w:val="00E96384"/>
    <w:rsid w:val="00E96948"/>
    <w:rsid w:val="00E96BEF"/>
    <w:rsid w:val="00E96C9F"/>
    <w:rsid w:val="00E96CB7"/>
    <w:rsid w:val="00E96D81"/>
    <w:rsid w:val="00E9725E"/>
    <w:rsid w:val="00E97672"/>
    <w:rsid w:val="00E97ADC"/>
    <w:rsid w:val="00E97E41"/>
    <w:rsid w:val="00EA000A"/>
    <w:rsid w:val="00EA0163"/>
    <w:rsid w:val="00EA0433"/>
    <w:rsid w:val="00EA076F"/>
    <w:rsid w:val="00EA0AB8"/>
    <w:rsid w:val="00EA0EB1"/>
    <w:rsid w:val="00EA3246"/>
    <w:rsid w:val="00EA48A7"/>
    <w:rsid w:val="00EA49D3"/>
    <w:rsid w:val="00EA4ADB"/>
    <w:rsid w:val="00EA509F"/>
    <w:rsid w:val="00EA521B"/>
    <w:rsid w:val="00EA5F15"/>
    <w:rsid w:val="00EA61FA"/>
    <w:rsid w:val="00EA65B9"/>
    <w:rsid w:val="00EA66CA"/>
    <w:rsid w:val="00EA6C58"/>
    <w:rsid w:val="00EA6E1B"/>
    <w:rsid w:val="00EA70B2"/>
    <w:rsid w:val="00EA7728"/>
    <w:rsid w:val="00EA772D"/>
    <w:rsid w:val="00EA7921"/>
    <w:rsid w:val="00EA7A55"/>
    <w:rsid w:val="00EB019D"/>
    <w:rsid w:val="00EB038A"/>
    <w:rsid w:val="00EB0546"/>
    <w:rsid w:val="00EB247F"/>
    <w:rsid w:val="00EB24B9"/>
    <w:rsid w:val="00EB2807"/>
    <w:rsid w:val="00EB2919"/>
    <w:rsid w:val="00EB298E"/>
    <w:rsid w:val="00EB31C3"/>
    <w:rsid w:val="00EB3D14"/>
    <w:rsid w:val="00EB411E"/>
    <w:rsid w:val="00EB41F0"/>
    <w:rsid w:val="00EB44A7"/>
    <w:rsid w:val="00EB4625"/>
    <w:rsid w:val="00EB4D44"/>
    <w:rsid w:val="00EB4EFB"/>
    <w:rsid w:val="00EB50E3"/>
    <w:rsid w:val="00EB562F"/>
    <w:rsid w:val="00EB6DDE"/>
    <w:rsid w:val="00EB723A"/>
    <w:rsid w:val="00EC046C"/>
    <w:rsid w:val="00EC06C4"/>
    <w:rsid w:val="00EC0856"/>
    <w:rsid w:val="00EC2038"/>
    <w:rsid w:val="00EC24C8"/>
    <w:rsid w:val="00EC29D4"/>
    <w:rsid w:val="00EC2B1A"/>
    <w:rsid w:val="00EC3225"/>
    <w:rsid w:val="00EC3DAF"/>
    <w:rsid w:val="00EC411F"/>
    <w:rsid w:val="00EC4325"/>
    <w:rsid w:val="00EC46C0"/>
    <w:rsid w:val="00EC4C65"/>
    <w:rsid w:val="00EC51F8"/>
    <w:rsid w:val="00EC539E"/>
    <w:rsid w:val="00EC551C"/>
    <w:rsid w:val="00EC55C7"/>
    <w:rsid w:val="00EC5BD2"/>
    <w:rsid w:val="00EC63A9"/>
    <w:rsid w:val="00EC64D3"/>
    <w:rsid w:val="00EC70CF"/>
    <w:rsid w:val="00EC7C94"/>
    <w:rsid w:val="00EC7EA3"/>
    <w:rsid w:val="00ED03A7"/>
    <w:rsid w:val="00ED06A1"/>
    <w:rsid w:val="00ED06F9"/>
    <w:rsid w:val="00ED07AF"/>
    <w:rsid w:val="00ED1746"/>
    <w:rsid w:val="00ED17D3"/>
    <w:rsid w:val="00ED1BF3"/>
    <w:rsid w:val="00ED2987"/>
    <w:rsid w:val="00ED2CC5"/>
    <w:rsid w:val="00ED3458"/>
    <w:rsid w:val="00ED4850"/>
    <w:rsid w:val="00ED48E1"/>
    <w:rsid w:val="00ED4A54"/>
    <w:rsid w:val="00ED4C84"/>
    <w:rsid w:val="00ED4CF4"/>
    <w:rsid w:val="00ED4D62"/>
    <w:rsid w:val="00ED6857"/>
    <w:rsid w:val="00ED717F"/>
    <w:rsid w:val="00ED7853"/>
    <w:rsid w:val="00ED79A1"/>
    <w:rsid w:val="00ED7BBA"/>
    <w:rsid w:val="00ED7F05"/>
    <w:rsid w:val="00EE0647"/>
    <w:rsid w:val="00EE091D"/>
    <w:rsid w:val="00EE0B5A"/>
    <w:rsid w:val="00EE0E1F"/>
    <w:rsid w:val="00EE15CE"/>
    <w:rsid w:val="00EE16CC"/>
    <w:rsid w:val="00EE2CC5"/>
    <w:rsid w:val="00EE2E6B"/>
    <w:rsid w:val="00EE31D6"/>
    <w:rsid w:val="00EE32BF"/>
    <w:rsid w:val="00EE34B0"/>
    <w:rsid w:val="00EE3C04"/>
    <w:rsid w:val="00EE3C14"/>
    <w:rsid w:val="00EE49D1"/>
    <w:rsid w:val="00EE53D0"/>
    <w:rsid w:val="00EE6B35"/>
    <w:rsid w:val="00EE72AC"/>
    <w:rsid w:val="00EE7814"/>
    <w:rsid w:val="00EF008C"/>
    <w:rsid w:val="00EF0099"/>
    <w:rsid w:val="00EF015F"/>
    <w:rsid w:val="00EF0180"/>
    <w:rsid w:val="00EF09E9"/>
    <w:rsid w:val="00EF1076"/>
    <w:rsid w:val="00EF1638"/>
    <w:rsid w:val="00EF190F"/>
    <w:rsid w:val="00EF196E"/>
    <w:rsid w:val="00EF1F02"/>
    <w:rsid w:val="00EF3811"/>
    <w:rsid w:val="00EF3C8E"/>
    <w:rsid w:val="00EF41BD"/>
    <w:rsid w:val="00EF513A"/>
    <w:rsid w:val="00EF5345"/>
    <w:rsid w:val="00EF5CB2"/>
    <w:rsid w:val="00EF5EDC"/>
    <w:rsid w:val="00EF6550"/>
    <w:rsid w:val="00EF66F5"/>
    <w:rsid w:val="00EF6837"/>
    <w:rsid w:val="00EF6890"/>
    <w:rsid w:val="00EF69CD"/>
    <w:rsid w:val="00EF6AF9"/>
    <w:rsid w:val="00EF6E3F"/>
    <w:rsid w:val="00EF72FE"/>
    <w:rsid w:val="00EF78C7"/>
    <w:rsid w:val="00EF79A9"/>
    <w:rsid w:val="00EF7D93"/>
    <w:rsid w:val="00F003E7"/>
    <w:rsid w:val="00F00414"/>
    <w:rsid w:val="00F00711"/>
    <w:rsid w:val="00F00971"/>
    <w:rsid w:val="00F0124C"/>
    <w:rsid w:val="00F01859"/>
    <w:rsid w:val="00F01A7D"/>
    <w:rsid w:val="00F01B6B"/>
    <w:rsid w:val="00F01CD7"/>
    <w:rsid w:val="00F02443"/>
    <w:rsid w:val="00F02633"/>
    <w:rsid w:val="00F036BE"/>
    <w:rsid w:val="00F0402D"/>
    <w:rsid w:val="00F04196"/>
    <w:rsid w:val="00F0463E"/>
    <w:rsid w:val="00F04C1E"/>
    <w:rsid w:val="00F053A8"/>
    <w:rsid w:val="00F07215"/>
    <w:rsid w:val="00F078FF"/>
    <w:rsid w:val="00F1061E"/>
    <w:rsid w:val="00F10B78"/>
    <w:rsid w:val="00F10C68"/>
    <w:rsid w:val="00F10F54"/>
    <w:rsid w:val="00F1123A"/>
    <w:rsid w:val="00F11F9C"/>
    <w:rsid w:val="00F122CA"/>
    <w:rsid w:val="00F12AD5"/>
    <w:rsid w:val="00F13262"/>
    <w:rsid w:val="00F133DE"/>
    <w:rsid w:val="00F13551"/>
    <w:rsid w:val="00F13BC1"/>
    <w:rsid w:val="00F13CE5"/>
    <w:rsid w:val="00F13D42"/>
    <w:rsid w:val="00F14861"/>
    <w:rsid w:val="00F14914"/>
    <w:rsid w:val="00F156E7"/>
    <w:rsid w:val="00F1685F"/>
    <w:rsid w:val="00F16CE0"/>
    <w:rsid w:val="00F17E73"/>
    <w:rsid w:val="00F17ED9"/>
    <w:rsid w:val="00F2041D"/>
    <w:rsid w:val="00F20768"/>
    <w:rsid w:val="00F20A25"/>
    <w:rsid w:val="00F20A9D"/>
    <w:rsid w:val="00F21276"/>
    <w:rsid w:val="00F216B0"/>
    <w:rsid w:val="00F217BE"/>
    <w:rsid w:val="00F220FE"/>
    <w:rsid w:val="00F222B9"/>
    <w:rsid w:val="00F223D1"/>
    <w:rsid w:val="00F23362"/>
    <w:rsid w:val="00F23E5D"/>
    <w:rsid w:val="00F23EFF"/>
    <w:rsid w:val="00F2411F"/>
    <w:rsid w:val="00F24FBD"/>
    <w:rsid w:val="00F250E8"/>
    <w:rsid w:val="00F2561C"/>
    <w:rsid w:val="00F25C21"/>
    <w:rsid w:val="00F26599"/>
    <w:rsid w:val="00F266AD"/>
    <w:rsid w:val="00F27448"/>
    <w:rsid w:val="00F304A3"/>
    <w:rsid w:val="00F305C5"/>
    <w:rsid w:val="00F30628"/>
    <w:rsid w:val="00F30AA9"/>
    <w:rsid w:val="00F30E3C"/>
    <w:rsid w:val="00F30E52"/>
    <w:rsid w:val="00F31113"/>
    <w:rsid w:val="00F31844"/>
    <w:rsid w:val="00F31A2C"/>
    <w:rsid w:val="00F31ADE"/>
    <w:rsid w:val="00F31C02"/>
    <w:rsid w:val="00F31E70"/>
    <w:rsid w:val="00F3285D"/>
    <w:rsid w:val="00F33899"/>
    <w:rsid w:val="00F33A47"/>
    <w:rsid w:val="00F33B7C"/>
    <w:rsid w:val="00F33BFB"/>
    <w:rsid w:val="00F3407C"/>
    <w:rsid w:val="00F34362"/>
    <w:rsid w:val="00F3438B"/>
    <w:rsid w:val="00F352AA"/>
    <w:rsid w:val="00F358D0"/>
    <w:rsid w:val="00F36453"/>
    <w:rsid w:val="00F36B73"/>
    <w:rsid w:val="00F374C6"/>
    <w:rsid w:val="00F37B63"/>
    <w:rsid w:val="00F37D13"/>
    <w:rsid w:val="00F37FAB"/>
    <w:rsid w:val="00F40343"/>
    <w:rsid w:val="00F403BB"/>
    <w:rsid w:val="00F410E6"/>
    <w:rsid w:val="00F413FD"/>
    <w:rsid w:val="00F4141E"/>
    <w:rsid w:val="00F415BC"/>
    <w:rsid w:val="00F41DDF"/>
    <w:rsid w:val="00F43248"/>
    <w:rsid w:val="00F437E3"/>
    <w:rsid w:val="00F44CB9"/>
    <w:rsid w:val="00F45060"/>
    <w:rsid w:val="00F45541"/>
    <w:rsid w:val="00F46708"/>
    <w:rsid w:val="00F46DF2"/>
    <w:rsid w:val="00F46F70"/>
    <w:rsid w:val="00F473B5"/>
    <w:rsid w:val="00F474C2"/>
    <w:rsid w:val="00F477E9"/>
    <w:rsid w:val="00F47A07"/>
    <w:rsid w:val="00F47A66"/>
    <w:rsid w:val="00F501BE"/>
    <w:rsid w:val="00F504C9"/>
    <w:rsid w:val="00F51098"/>
    <w:rsid w:val="00F51A01"/>
    <w:rsid w:val="00F51A2D"/>
    <w:rsid w:val="00F52721"/>
    <w:rsid w:val="00F52B0A"/>
    <w:rsid w:val="00F53FCD"/>
    <w:rsid w:val="00F541AA"/>
    <w:rsid w:val="00F54DB6"/>
    <w:rsid w:val="00F55104"/>
    <w:rsid w:val="00F55251"/>
    <w:rsid w:val="00F553C1"/>
    <w:rsid w:val="00F55585"/>
    <w:rsid w:val="00F55689"/>
    <w:rsid w:val="00F560B6"/>
    <w:rsid w:val="00F5640C"/>
    <w:rsid w:val="00F564A6"/>
    <w:rsid w:val="00F56E1A"/>
    <w:rsid w:val="00F56EDF"/>
    <w:rsid w:val="00F575A5"/>
    <w:rsid w:val="00F575D7"/>
    <w:rsid w:val="00F5767E"/>
    <w:rsid w:val="00F57952"/>
    <w:rsid w:val="00F57FB3"/>
    <w:rsid w:val="00F601F4"/>
    <w:rsid w:val="00F60B37"/>
    <w:rsid w:val="00F60BA7"/>
    <w:rsid w:val="00F6215E"/>
    <w:rsid w:val="00F6243E"/>
    <w:rsid w:val="00F63DD1"/>
    <w:rsid w:val="00F64980"/>
    <w:rsid w:val="00F64A05"/>
    <w:rsid w:val="00F64EAD"/>
    <w:rsid w:val="00F6547F"/>
    <w:rsid w:val="00F65A36"/>
    <w:rsid w:val="00F65C01"/>
    <w:rsid w:val="00F662F8"/>
    <w:rsid w:val="00F67683"/>
    <w:rsid w:val="00F67DAA"/>
    <w:rsid w:val="00F70611"/>
    <w:rsid w:val="00F70877"/>
    <w:rsid w:val="00F70A0B"/>
    <w:rsid w:val="00F7103E"/>
    <w:rsid w:val="00F71414"/>
    <w:rsid w:val="00F71E08"/>
    <w:rsid w:val="00F722E8"/>
    <w:rsid w:val="00F723D1"/>
    <w:rsid w:val="00F73378"/>
    <w:rsid w:val="00F7348E"/>
    <w:rsid w:val="00F73BAF"/>
    <w:rsid w:val="00F73D09"/>
    <w:rsid w:val="00F73FEB"/>
    <w:rsid w:val="00F74133"/>
    <w:rsid w:val="00F741F7"/>
    <w:rsid w:val="00F75278"/>
    <w:rsid w:val="00F753E8"/>
    <w:rsid w:val="00F753F9"/>
    <w:rsid w:val="00F757AE"/>
    <w:rsid w:val="00F75831"/>
    <w:rsid w:val="00F75870"/>
    <w:rsid w:val="00F759E5"/>
    <w:rsid w:val="00F75AC1"/>
    <w:rsid w:val="00F75BD9"/>
    <w:rsid w:val="00F75E15"/>
    <w:rsid w:val="00F75EA9"/>
    <w:rsid w:val="00F767DC"/>
    <w:rsid w:val="00F77A77"/>
    <w:rsid w:val="00F77E42"/>
    <w:rsid w:val="00F77F2F"/>
    <w:rsid w:val="00F80652"/>
    <w:rsid w:val="00F80916"/>
    <w:rsid w:val="00F81A61"/>
    <w:rsid w:val="00F82372"/>
    <w:rsid w:val="00F826A3"/>
    <w:rsid w:val="00F83186"/>
    <w:rsid w:val="00F83523"/>
    <w:rsid w:val="00F83674"/>
    <w:rsid w:val="00F84875"/>
    <w:rsid w:val="00F84990"/>
    <w:rsid w:val="00F849A9"/>
    <w:rsid w:val="00F84D9E"/>
    <w:rsid w:val="00F85A4D"/>
    <w:rsid w:val="00F862E1"/>
    <w:rsid w:val="00F86A09"/>
    <w:rsid w:val="00F86E70"/>
    <w:rsid w:val="00F8780B"/>
    <w:rsid w:val="00F87B34"/>
    <w:rsid w:val="00F87D41"/>
    <w:rsid w:val="00F902D6"/>
    <w:rsid w:val="00F90F2E"/>
    <w:rsid w:val="00F91329"/>
    <w:rsid w:val="00F91EC0"/>
    <w:rsid w:val="00F9225D"/>
    <w:rsid w:val="00F92413"/>
    <w:rsid w:val="00F924A8"/>
    <w:rsid w:val="00F92514"/>
    <w:rsid w:val="00F927E3"/>
    <w:rsid w:val="00F9341C"/>
    <w:rsid w:val="00F93765"/>
    <w:rsid w:val="00F93787"/>
    <w:rsid w:val="00F93E9D"/>
    <w:rsid w:val="00F9433D"/>
    <w:rsid w:val="00F94456"/>
    <w:rsid w:val="00F944FD"/>
    <w:rsid w:val="00F9453F"/>
    <w:rsid w:val="00F9455A"/>
    <w:rsid w:val="00F94728"/>
    <w:rsid w:val="00F949A5"/>
    <w:rsid w:val="00F94BD0"/>
    <w:rsid w:val="00F95465"/>
    <w:rsid w:val="00F96527"/>
    <w:rsid w:val="00F967A5"/>
    <w:rsid w:val="00F969B0"/>
    <w:rsid w:val="00F96A75"/>
    <w:rsid w:val="00F9720C"/>
    <w:rsid w:val="00F97272"/>
    <w:rsid w:val="00FA0281"/>
    <w:rsid w:val="00FA0D21"/>
    <w:rsid w:val="00FA118D"/>
    <w:rsid w:val="00FA120F"/>
    <w:rsid w:val="00FA1485"/>
    <w:rsid w:val="00FA16B9"/>
    <w:rsid w:val="00FA174A"/>
    <w:rsid w:val="00FA18AA"/>
    <w:rsid w:val="00FA1F9F"/>
    <w:rsid w:val="00FA2A57"/>
    <w:rsid w:val="00FA2A8E"/>
    <w:rsid w:val="00FA2C74"/>
    <w:rsid w:val="00FA2CDC"/>
    <w:rsid w:val="00FA3FDA"/>
    <w:rsid w:val="00FA49F9"/>
    <w:rsid w:val="00FA5016"/>
    <w:rsid w:val="00FA53D7"/>
    <w:rsid w:val="00FA5912"/>
    <w:rsid w:val="00FA6B78"/>
    <w:rsid w:val="00FA6C41"/>
    <w:rsid w:val="00FB0060"/>
    <w:rsid w:val="00FB010A"/>
    <w:rsid w:val="00FB0F1A"/>
    <w:rsid w:val="00FB162B"/>
    <w:rsid w:val="00FB19C6"/>
    <w:rsid w:val="00FB1A1E"/>
    <w:rsid w:val="00FB1E95"/>
    <w:rsid w:val="00FB1F02"/>
    <w:rsid w:val="00FB34EB"/>
    <w:rsid w:val="00FB3A8C"/>
    <w:rsid w:val="00FB46DF"/>
    <w:rsid w:val="00FB52E0"/>
    <w:rsid w:val="00FB5391"/>
    <w:rsid w:val="00FB5DA9"/>
    <w:rsid w:val="00FB6419"/>
    <w:rsid w:val="00FB66DE"/>
    <w:rsid w:val="00FB6D54"/>
    <w:rsid w:val="00FB6E75"/>
    <w:rsid w:val="00FB717D"/>
    <w:rsid w:val="00FB796D"/>
    <w:rsid w:val="00FB7A8B"/>
    <w:rsid w:val="00FC0107"/>
    <w:rsid w:val="00FC01D4"/>
    <w:rsid w:val="00FC0C4C"/>
    <w:rsid w:val="00FC0D5C"/>
    <w:rsid w:val="00FC0DAE"/>
    <w:rsid w:val="00FC1827"/>
    <w:rsid w:val="00FC1BAB"/>
    <w:rsid w:val="00FC1C2B"/>
    <w:rsid w:val="00FC1D7A"/>
    <w:rsid w:val="00FC2E9C"/>
    <w:rsid w:val="00FC3584"/>
    <w:rsid w:val="00FC3733"/>
    <w:rsid w:val="00FC39CB"/>
    <w:rsid w:val="00FC3FA0"/>
    <w:rsid w:val="00FC3FDB"/>
    <w:rsid w:val="00FC4987"/>
    <w:rsid w:val="00FC4B6C"/>
    <w:rsid w:val="00FC50AF"/>
    <w:rsid w:val="00FC5F40"/>
    <w:rsid w:val="00FC62CB"/>
    <w:rsid w:val="00FC6349"/>
    <w:rsid w:val="00FC68C8"/>
    <w:rsid w:val="00FC6967"/>
    <w:rsid w:val="00FC6CEE"/>
    <w:rsid w:val="00FC7D4B"/>
    <w:rsid w:val="00FC7F07"/>
    <w:rsid w:val="00FD04E1"/>
    <w:rsid w:val="00FD0637"/>
    <w:rsid w:val="00FD076E"/>
    <w:rsid w:val="00FD0C2C"/>
    <w:rsid w:val="00FD11AC"/>
    <w:rsid w:val="00FD11EB"/>
    <w:rsid w:val="00FD2228"/>
    <w:rsid w:val="00FD22CC"/>
    <w:rsid w:val="00FD30EB"/>
    <w:rsid w:val="00FD33DF"/>
    <w:rsid w:val="00FD341A"/>
    <w:rsid w:val="00FD3B0A"/>
    <w:rsid w:val="00FD3C6C"/>
    <w:rsid w:val="00FD40E6"/>
    <w:rsid w:val="00FD41F8"/>
    <w:rsid w:val="00FD42B9"/>
    <w:rsid w:val="00FD44FE"/>
    <w:rsid w:val="00FD4B43"/>
    <w:rsid w:val="00FD57F0"/>
    <w:rsid w:val="00FD5B4D"/>
    <w:rsid w:val="00FD5F0C"/>
    <w:rsid w:val="00FD62DB"/>
    <w:rsid w:val="00FD64F1"/>
    <w:rsid w:val="00FD68EF"/>
    <w:rsid w:val="00FD6FB1"/>
    <w:rsid w:val="00FD76D6"/>
    <w:rsid w:val="00FD79B9"/>
    <w:rsid w:val="00FE00DA"/>
    <w:rsid w:val="00FE060B"/>
    <w:rsid w:val="00FE1629"/>
    <w:rsid w:val="00FE188A"/>
    <w:rsid w:val="00FE18D4"/>
    <w:rsid w:val="00FE2A17"/>
    <w:rsid w:val="00FE2A22"/>
    <w:rsid w:val="00FE2E00"/>
    <w:rsid w:val="00FE2FDB"/>
    <w:rsid w:val="00FE31E8"/>
    <w:rsid w:val="00FE32A9"/>
    <w:rsid w:val="00FE3A95"/>
    <w:rsid w:val="00FE3D66"/>
    <w:rsid w:val="00FE44D6"/>
    <w:rsid w:val="00FE4807"/>
    <w:rsid w:val="00FE5908"/>
    <w:rsid w:val="00FE5E02"/>
    <w:rsid w:val="00FE5E18"/>
    <w:rsid w:val="00FE6478"/>
    <w:rsid w:val="00FE6676"/>
    <w:rsid w:val="00FE68A7"/>
    <w:rsid w:val="00FE73CD"/>
    <w:rsid w:val="00FE7C0B"/>
    <w:rsid w:val="00FE7E06"/>
    <w:rsid w:val="00FF03EE"/>
    <w:rsid w:val="00FF05D2"/>
    <w:rsid w:val="00FF08A6"/>
    <w:rsid w:val="00FF182E"/>
    <w:rsid w:val="00FF1AA5"/>
    <w:rsid w:val="00FF1DCB"/>
    <w:rsid w:val="00FF2263"/>
    <w:rsid w:val="00FF24E1"/>
    <w:rsid w:val="00FF29A2"/>
    <w:rsid w:val="00FF2CDB"/>
    <w:rsid w:val="00FF2E08"/>
    <w:rsid w:val="00FF3218"/>
    <w:rsid w:val="00FF37CE"/>
    <w:rsid w:val="00FF3C38"/>
    <w:rsid w:val="00FF3CFA"/>
    <w:rsid w:val="00FF41E6"/>
    <w:rsid w:val="00FF4304"/>
    <w:rsid w:val="00FF4E8F"/>
    <w:rsid w:val="00FF53B3"/>
    <w:rsid w:val="00FF53FC"/>
    <w:rsid w:val="00FF5889"/>
    <w:rsid w:val="00FF60B9"/>
    <w:rsid w:val="00FF6504"/>
    <w:rsid w:val="00FF666B"/>
    <w:rsid w:val="00FF6681"/>
    <w:rsid w:val="00FF67EB"/>
    <w:rsid w:val="00FF6B01"/>
    <w:rsid w:val="00FF6CAB"/>
    <w:rsid w:val="00FF7281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E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27CF2"/>
    <w:rPr>
      <w:color w:val="0000FF"/>
      <w:u w:val="single"/>
    </w:rPr>
  </w:style>
  <w:style w:type="paragraph" w:styleId="a4">
    <w:name w:val="header"/>
    <w:basedOn w:val="a"/>
    <w:rsid w:val="00AD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D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edukj\Doc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0</TotalTime>
  <Pages>15</Pages>
  <Words>3249</Words>
  <Characters>18524</Characters>
  <DocSecurity>0</DocSecurity>
  <Lines>154</Lines>
  <Paragraphs>43</Paragraphs>
  <ScaleCrop>false</ScaleCrop>
  <Company/>
  <LinksUpToDate>false</LinksUpToDate>
  <CharactersWithSpaces>21730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微软用户</cp:lastModifiedBy>
  <dcterms:created xsi:type="dcterms:W3CDTF">2016-05-05T10:04:00Z</dcterms:created>
  <dcterms:modified xsi:type="dcterms:W3CDTF">2016-05-05T10:13:00Z</dcterms:modified>
</cp:coreProperties>
</file>